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2F63A2">
        <w:rPr>
          <w:rFonts w:eastAsia="Times New Roman" w:cs="Arial"/>
          <w:sz w:val="24"/>
          <w:szCs w:val="20"/>
          <w:lang w:eastAsia="ar-SA"/>
        </w:rPr>
        <w:t>3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237849">
        <w:rPr>
          <w:rFonts w:cs="Arial"/>
          <w:sz w:val="24"/>
          <w:szCs w:val="24"/>
        </w:rPr>
        <w:t>8</w:t>
      </w:r>
      <w:r w:rsidR="002F63A2">
        <w:rPr>
          <w:rFonts w:cs="Arial"/>
          <w:sz w:val="24"/>
          <w:szCs w:val="24"/>
        </w:rPr>
        <w:t>234</w:t>
      </w:r>
      <w:r w:rsidR="00A87112">
        <w:rPr>
          <w:rFonts w:cs="Arial"/>
          <w:sz w:val="24"/>
          <w:szCs w:val="24"/>
        </w:rPr>
        <w:t>6</w:t>
      </w:r>
    </w:p>
    <w:p w:rsidR="00411066" w:rsidRPr="00F45489" w:rsidRDefault="002F63A2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2F63A2">
        <w:rPr>
          <w:rFonts w:eastAsia="Times New Roman" w:cs="Arial"/>
          <w:sz w:val="24"/>
          <w:szCs w:val="20"/>
          <w:lang w:eastAsia="ar-SA"/>
        </w:rPr>
        <w:t>West Palm Beach, Florida, USA, 20 - 24 August 2018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2012B2" w:rsidRDefault="00411066" w:rsidP="00411066">
      <w:pPr>
        <w:suppressAutoHyphens/>
        <w:spacing w:after="120" w:line="240" w:lineRule="auto"/>
        <w:ind w:left="1985" w:hanging="1985"/>
        <w:rPr>
          <w:rFonts w:eastAsia="맑은 고딕" w:cs="Arial"/>
          <w:sz w:val="22"/>
          <w:szCs w:val="20"/>
          <w:lang w:eastAsia="ko-KR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2F63A2">
        <w:rPr>
          <w:rFonts w:eastAsia="맑은 고딕" w:cs="Arial" w:hint="eastAsia"/>
          <w:sz w:val="22"/>
          <w:szCs w:val="20"/>
          <w:lang w:eastAsia="ko-KR"/>
        </w:rPr>
        <w:t>Drafting Group</w:t>
      </w:r>
      <w:r w:rsidR="002F63A2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Agenda</w:t>
      </w:r>
      <w:r w:rsidR="00DE2B83">
        <w:rPr>
          <w:rFonts w:eastAsia="Times New Roman" w:cs="Arial"/>
          <w:sz w:val="22"/>
          <w:szCs w:val="20"/>
          <w:lang w:eastAsia="ar-SA"/>
        </w:rPr>
        <w:t xml:space="preserve"> 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for </w:t>
      </w:r>
      <w:proofErr w:type="spellStart"/>
      <w:r w:rsidR="002F63A2">
        <w:rPr>
          <w:rFonts w:eastAsia="Times New Roman" w:cs="Arial"/>
          <w:sz w:val="22"/>
          <w:szCs w:val="20"/>
          <w:lang w:eastAsia="ar-SA"/>
        </w:rPr>
        <w:t>cyber</w:t>
      </w:r>
      <w:r w:rsidR="00237849">
        <w:rPr>
          <w:rFonts w:eastAsia="Times New Roman" w:cs="Arial"/>
          <w:sz w:val="22"/>
          <w:szCs w:val="20"/>
          <w:lang w:eastAsia="ar-SA"/>
        </w:rPr>
        <w:t>CAV</w:t>
      </w:r>
      <w:proofErr w:type="spellEnd"/>
      <w:r w:rsidR="00237849">
        <w:rPr>
          <w:rFonts w:eastAsia="Times New Roman" w:cs="Arial"/>
          <w:sz w:val="22"/>
          <w:szCs w:val="20"/>
          <w:lang w:eastAsia="ar-SA"/>
        </w:rPr>
        <w:t xml:space="preserve"> 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2F63A2">
        <w:rPr>
          <w:rFonts w:eastAsia="Times New Roman" w:cs="Arial"/>
          <w:sz w:val="22"/>
          <w:szCs w:val="20"/>
          <w:lang w:eastAsia="ar-SA"/>
        </w:rPr>
        <w:t>6.9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Drafting </w:t>
      </w:r>
      <w:r w:rsidR="009C2E4B">
        <w:rPr>
          <w:rFonts w:eastAsia="Times New Roman" w:cs="Arial"/>
          <w:sz w:val="22"/>
          <w:szCs w:val="20"/>
          <w:lang w:eastAsia="ar-SA"/>
        </w:rPr>
        <w:t>Group</w:t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 Chair / Vice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Ki-Dong Lee (kidong.lee (at) lge.com)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7F4C95" w:rsidP="007F4C9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AGENDA </w:t>
      </w:r>
      <w:r w:rsidR="002F63A2">
        <w:rPr>
          <w:rFonts w:eastAsia="MS Mincho" w:cs="Arial"/>
          <w:bCs/>
          <w:sz w:val="36"/>
          <w:szCs w:val="36"/>
          <w:lang w:eastAsia="ar-SA"/>
        </w:rPr>
        <w:t xml:space="preserve">for </w:t>
      </w:r>
      <w:proofErr w:type="spellStart"/>
      <w:r w:rsidR="002F63A2">
        <w:rPr>
          <w:rFonts w:eastAsia="MS Mincho" w:cs="Arial"/>
          <w:bCs/>
          <w:sz w:val="36"/>
          <w:szCs w:val="36"/>
          <w:lang w:eastAsia="ar-SA"/>
        </w:rPr>
        <w:t>cyberCAV</w:t>
      </w:r>
      <w:proofErr w:type="spellEnd"/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2F63A2" w:rsidRPr="008754F9" w:rsidRDefault="002F63A2" w:rsidP="002F63A2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2F63A2" w:rsidRPr="00F774D3" w:rsidRDefault="002F63A2" w:rsidP="002F63A2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proofErr w:type="spellStart"/>
      <w:r>
        <w:rPr>
          <w:rFonts w:eastAsia="Arial Unicode MS"/>
          <w:sz w:val="24"/>
          <w:szCs w:val="24"/>
          <w:lang w:eastAsia="ar-SA"/>
        </w:rPr>
        <w:t>Oceana</w:t>
      </w:r>
      <w:proofErr w:type="spellEnd"/>
      <w:r>
        <w:rPr>
          <w:rFonts w:eastAsia="Arial Unicode MS"/>
          <w:sz w:val="24"/>
          <w:szCs w:val="24"/>
          <w:lang w:eastAsia="ar-SA"/>
        </w:rPr>
        <w:t xml:space="preserve"> C</w:t>
      </w:r>
    </w:p>
    <w:p w:rsidR="002F63A2" w:rsidRPr="00772E0F" w:rsidRDefault="002F63A2" w:rsidP="002F63A2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>
        <w:rPr>
          <w:rFonts w:eastAsia="Arial Unicode MS" w:cs="Arial"/>
          <w:color w:val="00B050"/>
          <w:sz w:val="24"/>
          <w:szCs w:val="24"/>
          <w:lang w:eastAsia="ar-SA"/>
        </w:rPr>
        <w:t>Coral E</w:t>
      </w:r>
    </w:p>
    <w:p w:rsidR="002F63A2" w:rsidRPr="00015298" w:rsidRDefault="002F63A2" w:rsidP="002F63A2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A269D8" w:rsidRPr="00015298" w:rsidTr="00F5141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269D8" w:rsidRPr="00015298" w:rsidRDefault="00A269D8" w:rsidP="00F51411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269D8" w:rsidRPr="00015298" w:rsidRDefault="00A269D8" w:rsidP="00F51411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A269D8" w:rsidRPr="00015298" w:rsidRDefault="00A269D8" w:rsidP="00F5141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A269D8" w:rsidRPr="00015298" w:rsidRDefault="00A269D8" w:rsidP="00F5141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A269D8" w:rsidRPr="00AB0F3E" w:rsidTr="00F5141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269D8" w:rsidRPr="00AB0F3E" w:rsidRDefault="00A269D8" w:rsidP="00F5141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AB0F3E" w:rsidRDefault="00A269D8" w:rsidP="00F5141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 w:rsidR="00F51411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269D8" w:rsidRPr="00AB0F3E" w:rsidRDefault="00A269D8" w:rsidP="00F5141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269D8" w:rsidRPr="00AB0F3E" w:rsidRDefault="00A269D8" w:rsidP="00F5141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269D8" w:rsidRPr="00BD600A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  <w:r w:rsidRPr="00BD600A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A269D8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A912D8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Session A</w:t>
            </w:r>
          </w:p>
          <w:p w:rsidR="00A269D8" w:rsidRPr="00AB0F3E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A269D8" w:rsidRPr="00BD600A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A269D8" w:rsidRPr="00AB0F3E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A269D8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495452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C</w:t>
            </w:r>
          </w:p>
          <w:p w:rsidR="00A269D8" w:rsidRPr="00AB0F3E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A269D8" w:rsidRPr="000125EA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A269D8" w:rsidRPr="00AB0F3E" w:rsidTr="00F5141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269D8" w:rsidRPr="00AB0F3E" w:rsidRDefault="00A269D8" w:rsidP="00F5141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AB0F3E" w:rsidRDefault="00A269D8" w:rsidP="00F5141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A269D8" w:rsidRPr="00AB0F3E" w:rsidRDefault="00A269D8" w:rsidP="00F5141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269D8" w:rsidRPr="00AB0F3E" w:rsidRDefault="00A269D8" w:rsidP="00F5141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69D8" w:rsidRPr="00AB0F3E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A269D8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A912D8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Session A</w:t>
            </w:r>
          </w:p>
          <w:p w:rsidR="00A269D8" w:rsidRPr="00AB0F3E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A269D8" w:rsidRPr="008B2A7B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69D8" w:rsidRPr="00495452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495452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495452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A269D8" w:rsidRPr="00495452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495452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C</w:t>
            </w:r>
          </w:p>
          <w:p w:rsidR="00A269D8" w:rsidRPr="00495452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495452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A269D8" w:rsidRPr="00495452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A269D8" w:rsidRPr="00AB0F3E" w:rsidTr="00F51411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AB0F3E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269D8" w:rsidRPr="00AB0F3E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415AA2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495452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269D8" w:rsidRPr="00AB0F3E" w:rsidTr="00F5141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269D8" w:rsidRPr="00AB0F3E" w:rsidRDefault="00A269D8" w:rsidP="00F5141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AB0F3E" w:rsidRDefault="00A269D8" w:rsidP="00F5141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A269D8" w:rsidRPr="00AB0F3E" w:rsidRDefault="00A269D8" w:rsidP="00F5141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269D8" w:rsidRPr="00AB0F3E" w:rsidRDefault="00A269D8" w:rsidP="00F5141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69D8" w:rsidRPr="00AB0F3E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A269D8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A912D8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Session A</w:t>
            </w:r>
          </w:p>
          <w:p w:rsidR="00A269D8" w:rsidRPr="00AB0F3E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lastRenderedPageBreak/>
              <w:t>=================</w:t>
            </w:r>
          </w:p>
          <w:p w:rsidR="00A269D8" w:rsidRPr="00CF100E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69D8" w:rsidRPr="00495452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495452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lastRenderedPageBreak/>
              <w:t xml:space="preserve">Drafting 1 </w:t>
            </w:r>
            <w:r w:rsidRPr="00495452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A269D8" w:rsidRPr="00495452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495452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C</w:t>
            </w:r>
          </w:p>
          <w:p w:rsidR="00A269D8" w:rsidRPr="00495452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495452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lastRenderedPageBreak/>
              <w:t>=================</w:t>
            </w:r>
          </w:p>
          <w:p w:rsidR="00A269D8" w:rsidRPr="00495452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A269D8" w:rsidRPr="00AB0F3E" w:rsidTr="00F5141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AB0F3E" w:rsidRDefault="00A269D8" w:rsidP="00F51411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269D8" w:rsidRPr="00AB0F3E" w:rsidRDefault="00A269D8" w:rsidP="00F51411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415AA2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495452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269D8" w:rsidRPr="00AB0F3E" w:rsidTr="00F5141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269D8" w:rsidRPr="00AB0F3E" w:rsidRDefault="00A269D8" w:rsidP="00F5141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AB0F3E" w:rsidRDefault="00A269D8" w:rsidP="00F5141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269D8" w:rsidRPr="00AB0F3E" w:rsidRDefault="00A269D8" w:rsidP="00F5141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269D8" w:rsidRPr="00AB0F3E" w:rsidRDefault="00A269D8" w:rsidP="00F5141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69D8" w:rsidRPr="00AB0F3E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69D8" w:rsidRPr="00495452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495452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495452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A269D8" w:rsidRPr="00495452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495452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C</w:t>
            </w:r>
          </w:p>
          <w:p w:rsidR="00A269D8" w:rsidRPr="00495452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495452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A269D8" w:rsidRPr="00495452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A269D8" w:rsidRPr="00AB0F3E" w:rsidTr="00F5141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AB0F3E" w:rsidRDefault="00A269D8" w:rsidP="00F51411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269D8" w:rsidRPr="00AB0F3E" w:rsidRDefault="00A269D8" w:rsidP="00F51411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415AA2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415AA2" w:rsidRDefault="00A269D8" w:rsidP="00F51411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269D8" w:rsidRPr="00015298" w:rsidTr="00F5141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269D8" w:rsidRPr="00AB0F3E" w:rsidRDefault="00A269D8" w:rsidP="00F5141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AB0F3E" w:rsidRDefault="00A269D8" w:rsidP="00F5141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269D8" w:rsidRPr="00AB0F3E" w:rsidRDefault="00A269D8" w:rsidP="00F5141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269D8" w:rsidRPr="00AB0F3E" w:rsidRDefault="00A269D8" w:rsidP="00F5141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69D8" w:rsidRPr="00AB0F3E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69D8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</w:p>
          <w:p w:rsidR="00A269D8" w:rsidRPr="00A83808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4"/>
                <w:szCs w:val="24"/>
                <w:lang w:eastAsia="ja-JP"/>
              </w:rPr>
            </w:pPr>
            <w:r w:rsidRPr="00A912D8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Session A</w:t>
            </w:r>
          </w:p>
          <w:p w:rsidR="00A269D8" w:rsidRPr="00AB0F3E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A269D8" w:rsidRPr="004C4A40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A269D8" w:rsidRPr="00AB0F3E" w:rsidTr="00F5141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AB0F3E" w:rsidRDefault="00A269D8" w:rsidP="00F51411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269D8" w:rsidRPr="00AB0F3E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415AA2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415AA2" w:rsidRDefault="00A269D8" w:rsidP="00F51411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269D8" w:rsidRPr="00015298" w:rsidTr="00F5141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AB0F3E" w:rsidRDefault="00A269D8" w:rsidP="00F5141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269D8" w:rsidRPr="00AB0F3E" w:rsidRDefault="00A269D8" w:rsidP="00F51411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269D8" w:rsidRPr="00AB0F3E" w:rsidRDefault="00A269D8" w:rsidP="00F5141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269D8" w:rsidRPr="00AB0F3E" w:rsidRDefault="00A269D8" w:rsidP="00F5141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269D8" w:rsidRPr="00BD4335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269D8" w:rsidRPr="006620C9" w:rsidRDefault="00A269D8" w:rsidP="00F5141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2F63A2" w:rsidRPr="00015298" w:rsidRDefault="002F63A2" w:rsidP="002F63A2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2F63A2" w:rsidRPr="008754F9" w:rsidRDefault="002F63A2" w:rsidP="002F63A2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2F63A2" w:rsidRDefault="002F63A2" w:rsidP="002F63A2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2F63A2" w:rsidRDefault="002F63A2" w:rsidP="002F63A2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2F63A2" w:rsidRDefault="002F63A2" w:rsidP="002F63A2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2F63A2" w:rsidRDefault="002F63A2" w:rsidP="002F63A2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2F63A2" w:rsidRDefault="002F63A2" w:rsidP="002F63A2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:rsidR="002F63A2" w:rsidRPr="002C5415" w:rsidRDefault="002F63A2" w:rsidP="002F63A2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A: </w:t>
      </w:r>
      <w:proofErr w:type="spellStart"/>
      <w:r w:rsidRPr="00B462D1">
        <w:rPr>
          <w:rFonts w:eastAsia="Times New Roman"/>
          <w:sz w:val="20"/>
          <w:szCs w:val="20"/>
          <w:highlight w:val="green"/>
          <w:lang w:val="en-US"/>
        </w:rPr>
        <w:t>cyberCAV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39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 – chaired by Ki-Dong Lee</w:t>
      </w:r>
    </w:p>
    <w:p w:rsidR="002F63A2" w:rsidRPr="002C5415" w:rsidRDefault="002F63A2" w:rsidP="002F63A2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 xml:space="preserve">on B: </w:t>
      </w:r>
      <w:proofErr w:type="spellStart"/>
      <w:r w:rsidRPr="002C5415">
        <w:rPr>
          <w:rFonts w:eastAsia="Times New Roman"/>
          <w:sz w:val="20"/>
          <w:szCs w:val="20"/>
          <w:lang w:val="en-US"/>
        </w:rPr>
        <w:t>enIMS</w:t>
      </w:r>
      <w:proofErr w:type="spellEnd"/>
      <w:r w:rsidRPr="002C5415">
        <w:rPr>
          <w:rFonts w:eastAsia="Times New Roman"/>
          <w:sz w:val="20"/>
          <w:szCs w:val="20"/>
          <w:lang w:val="en-US"/>
        </w:rPr>
        <w:t xml:space="preserve"> + FS_MPS2 + FS_AVPROD + FS_NCIS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2F63A2" w:rsidRPr="002C5415" w:rsidRDefault="002F63A2" w:rsidP="002F63A2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C: </w:t>
      </w:r>
      <w:r w:rsidRPr="00B462D1">
        <w:rPr>
          <w:rFonts w:eastAsia="Times New Roman"/>
          <w:sz w:val="20"/>
          <w:szCs w:val="20"/>
          <w:highlight w:val="green"/>
          <w:lang w:val="en-US"/>
        </w:rPr>
        <w:t xml:space="preserve">5GLAN </w:t>
      </w:r>
      <w:r>
        <w:rPr>
          <w:rFonts w:eastAsia="Times New Roman"/>
          <w:sz w:val="20"/>
          <w:szCs w:val="20"/>
          <w:highlight w:val="green"/>
          <w:lang w:val="en-US"/>
        </w:rPr>
        <w:t xml:space="preserve">6 </w:t>
      </w:r>
      <w:r w:rsidRPr="00B462D1">
        <w:rPr>
          <w:rFonts w:eastAsia="Times New Roman"/>
          <w:sz w:val="20"/>
          <w:szCs w:val="20"/>
          <w:highlight w:val="green"/>
          <w:lang w:val="en-US"/>
        </w:rPr>
        <w:t xml:space="preserve">+ UIA </w:t>
      </w:r>
      <w:r>
        <w:rPr>
          <w:rFonts w:eastAsia="Times New Roman"/>
          <w:sz w:val="20"/>
          <w:szCs w:val="20"/>
          <w:highlight w:val="green"/>
          <w:lang w:val="en-US"/>
        </w:rPr>
        <w:t xml:space="preserve">2 </w:t>
      </w:r>
      <w:r w:rsidRPr="00B462D1">
        <w:rPr>
          <w:rFonts w:eastAsia="Times New Roman"/>
          <w:sz w:val="20"/>
          <w:szCs w:val="20"/>
          <w:highlight w:val="green"/>
          <w:lang w:val="en-US"/>
        </w:rPr>
        <w:t xml:space="preserve">+ FS_LUCIA </w:t>
      </w:r>
      <w:r>
        <w:rPr>
          <w:rFonts w:eastAsia="Times New Roman"/>
          <w:sz w:val="20"/>
          <w:szCs w:val="20"/>
          <w:highlight w:val="green"/>
          <w:lang w:val="en-US"/>
        </w:rPr>
        <w:t xml:space="preserve">2 </w:t>
      </w:r>
      <w:r w:rsidRPr="00B462D1">
        <w:rPr>
          <w:rFonts w:eastAsia="Times New Roman"/>
          <w:sz w:val="20"/>
          <w:szCs w:val="20"/>
          <w:highlight w:val="green"/>
          <w:lang w:val="en-US"/>
        </w:rPr>
        <w:t>+ FS_5GMSG</w:t>
      </w:r>
      <w:r>
        <w:rPr>
          <w:rFonts w:eastAsia="Times New Roman"/>
          <w:sz w:val="20"/>
          <w:szCs w:val="20"/>
          <w:highlight w:val="green"/>
          <w:lang w:val="en-US"/>
        </w:rPr>
        <w:t xml:space="preserve"> 8</w:t>
      </w:r>
      <w:r w:rsidRPr="00B462D1">
        <w:rPr>
          <w:rFonts w:eastAsia="Times New Roman"/>
          <w:sz w:val="20"/>
          <w:szCs w:val="20"/>
          <w:highlight w:val="green"/>
          <w:lang w:val="en-US"/>
        </w:rPr>
        <w:t xml:space="preserve"> + FS_BMNS</w:t>
      </w:r>
      <w:r>
        <w:rPr>
          <w:rFonts w:eastAsia="Times New Roman"/>
          <w:sz w:val="20"/>
          <w:szCs w:val="20"/>
          <w:lang w:val="en-US"/>
        </w:rPr>
        <w:t xml:space="preserve"> 10</w:t>
      </w:r>
      <w:r w:rsidRPr="002C5415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>– chaired by Ki-Dong Lee</w:t>
      </w:r>
    </w:p>
    <w:p w:rsidR="002F63A2" w:rsidRPr="002C5415" w:rsidRDefault="002F63A2" w:rsidP="002F63A2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Session D: MONASTERY2 + FRMCS2</w:t>
      </w:r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Toon </w:t>
      </w:r>
      <w:proofErr w:type="spellStart"/>
      <w:r w:rsidRPr="002C5415"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2F63A2" w:rsidRPr="002C5415" w:rsidRDefault="002F63A2" w:rsidP="002F63A2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Session E: 5GSAT + MARCOM + FS_MARCOM + 5G_HYPOS + FS_5G_HYPOS</w:t>
      </w:r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Toon </w:t>
      </w:r>
      <w:proofErr w:type="spellStart"/>
      <w:r w:rsidRPr="002C5415"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2F63A2" w:rsidRPr="002C5415" w:rsidRDefault="002F63A2" w:rsidP="002F63A2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F: FS_ID_UAS + FS_V2XIMP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9156E5" w:rsidRDefault="009156E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98"/>
        <w:gridCol w:w="11"/>
        <w:gridCol w:w="1134"/>
        <w:gridCol w:w="771"/>
        <w:gridCol w:w="1450"/>
        <w:gridCol w:w="971"/>
        <w:gridCol w:w="4497"/>
        <w:gridCol w:w="81"/>
        <w:gridCol w:w="1805"/>
        <w:gridCol w:w="142"/>
        <w:gridCol w:w="2939"/>
      </w:tblGrid>
      <w:tr w:rsidR="00AD0898" w:rsidRPr="00B04844" w:rsidTr="00004214">
        <w:trPr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D0898" w:rsidRDefault="00AD0898" w:rsidP="00F51411">
            <w:pPr>
              <w:pStyle w:val="Heading2"/>
            </w:pPr>
            <w:proofErr w:type="spellStart"/>
            <w:proofErr w:type="gramStart"/>
            <w:r>
              <w:rPr>
                <w:lang w:val="en-US"/>
              </w:rPr>
              <w:t>cyberCAV</w:t>
            </w:r>
            <w:proofErr w:type="spellEnd"/>
            <w:proofErr w:type="gramEnd"/>
            <w:r>
              <w:t xml:space="preserve">: </w:t>
            </w:r>
            <w:proofErr w:type="spellStart"/>
            <w:r>
              <w:rPr>
                <w:lang w:val="en-US"/>
              </w:rPr>
              <w:t>cyberCAV</w:t>
            </w:r>
            <w:proofErr w:type="spellEnd"/>
            <w:r>
              <w:t xml:space="preserve"> [</w:t>
            </w:r>
            <w:r w:rsidRPr="00012C8A">
              <w:rPr>
                <w:bCs/>
                <w:iCs/>
              </w:rPr>
              <w:t>SP-1</w:t>
            </w:r>
            <w:r>
              <w:rPr>
                <w:bCs/>
                <w:iCs/>
              </w:rPr>
              <w:t>8</w:t>
            </w:r>
            <w:r w:rsidRPr="00012C8A">
              <w:rPr>
                <w:bCs/>
                <w:iCs/>
              </w:rPr>
              <w:t>0</w:t>
            </w:r>
            <w:r>
              <w:rPr>
                <w:bCs/>
                <w:iCs/>
              </w:rPr>
              <w:t>585</w:t>
            </w:r>
            <w:r>
              <w:t xml:space="preserve">] </w:t>
            </w:r>
            <w:r w:rsidRPr="0095209D">
              <w:t>39 = 3+7+5+9+2+12+1</w:t>
            </w:r>
          </w:p>
        </w:tc>
      </w:tr>
      <w:tr w:rsidR="00AD0898" w:rsidRPr="00B04844" w:rsidTr="00004214">
        <w:trPr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AD0898" w:rsidRPr="004067FF" w:rsidRDefault="00AD0898" w:rsidP="00F5141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AD0898" w:rsidRPr="00411066" w:rsidRDefault="00AD0898" w:rsidP="00F5141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TS22.104v0.1.0</w:t>
            </w:r>
          </w:p>
          <w:p w:rsidR="00AD0898" w:rsidRPr="00411066" w:rsidRDefault="00AD0898" w:rsidP="00F5141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(12/2018)</w:t>
            </w:r>
          </w:p>
          <w:p w:rsidR="00AD0898" w:rsidRPr="004070E3" w:rsidRDefault="00AD0898" w:rsidP="00F5141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AD0898" w:rsidRPr="004070E3" w:rsidRDefault="00AD0898" w:rsidP="00F51411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AD0898" w:rsidRPr="00B04844" w:rsidTr="00004214">
        <w:trPr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AD0898" w:rsidRPr="00F45489" w:rsidRDefault="00AD0898" w:rsidP="00F5141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Type-a and type-b – discussion on definitions</w:t>
            </w:r>
          </w:p>
        </w:tc>
      </w:tr>
      <w:tr w:rsidR="00AD0898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46DFC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46DF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46DFC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" w:history="1">
              <w:r w:rsidR="00AD0898" w:rsidRPr="00746DF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S1-182104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46DFC" w:rsidRDefault="00AD0898" w:rsidP="00F51411">
            <w:pPr>
              <w:snapToGrid w:val="0"/>
              <w:spacing w:after="0" w:line="240" w:lineRule="auto"/>
            </w:pPr>
            <w:r w:rsidRPr="00746DFC">
              <w:t>Qualcomm, Siemens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46DFC" w:rsidRDefault="00AD0898" w:rsidP="00F51411">
            <w:pPr>
              <w:snapToGrid w:val="0"/>
              <w:spacing w:after="0" w:line="240" w:lineRule="auto"/>
            </w:pPr>
            <w:r w:rsidRPr="00746DFC">
              <w:rPr>
                <w:rFonts w:eastAsia="SimSun"/>
                <w:lang w:eastAsia="en-GB"/>
              </w:rPr>
              <w:t xml:space="preserve">Comments on </w:t>
            </w:r>
            <w:proofErr w:type="spellStart"/>
            <w:r w:rsidRPr="00746DFC">
              <w:rPr>
                <w:rFonts w:eastAsia="SimSun"/>
                <w:lang w:eastAsia="en-GB"/>
              </w:rPr>
              <w:t>CyberCAV</w:t>
            </w:r>
            <w:proofErr w:type="spellEnd"/>
            <w:r w:rsidRPr="00746DFC">
              <w:rPr>
                <w:rFonts w:eastAsia="SimSun"/>
                <w:lang w:eastAsia="en-GB"/>
              </w:rPr>
              <w:t xml:space="preserve"> definitions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46DFC" w:rsidRDefault="00746DFC" w:rsidP="00F51411">
            <w:pPr>
              <w:snapToGrid w:val="0"/>
              <w:spacing w:after="0" w:line="240" w:lineRule="auto"/>
            </w:pPr>
            <w:r w:rsidRPr="00746DFC">
              <w:t>Noted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46DFC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640CAE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40CA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640CAE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0" w:history="1">
              <w:r w:rsidR="00AD0898" w:rsidRPr="00640CA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S1-182250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640CAE" w:rsidRDefault="00AD0898" w:rsidP="00F51411">
            <w:pPr>
              <w:snapToGrid w:val="0"/>
              <w:spacing w:after="0" w:line="240" w:lineRule="auto"/>
            </w:pPr>
            <w:r w:rsidRPr="00640CAE">
              <w:rPr>
                <w:rFonts w:eastAsia="SimSun"/>
                <w:lang w:eastAsia="en-GB"/>
              </w:rPr>
              <w:t>Ericsson, Qualcomm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640CAE" w:rsidRDefault="00AD0898" w:rsidP="00F51411">
            <w:pPr>
              <w:snapToGrid w:val="0"/>
              <w:spacing w:after="0" w:line="240" w:lineRule="auto"/>
            </w:pPr>
            <w:r w:rsidRPr="00640CAE">
              <w:rPr>
                <w:rFonts w:eastAsia="SimSun"/>
                <w:lang w:eastAsia="en-GB"/>
              </w:rPr>
              <w:t>Discussion paper on type-a/type-b network definitions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640CAE" w:rsidRDefault="00640CAE" w:rsidP="00F51411">
            <w:pPr>
              <w:snapToGrid w:val="0"/>
              <w:spacing w:after="0" w:line="240" w:lineRule="auto"/>
            </w:pPr>
            <w:r w:rsidRPr="00640CAE">
              <w:t>Revised to S1-182441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640CAE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640CAE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CAE" w:rsidRPr="00746DFC" w:rsidRDefault="00640CAE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46DF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CAE" w:rsidRPr="00746DFC" w:rsidRDefault="009B2EE6" w:rsidP="00F51411">
            <w:pPr>
              <w:spacing w:after="0" w:line="240" w:lineRule="auto"/>
            </w:pPr>
            <w:hyperlink r:id="rId11" w:history="1">
              <w:r w:rsidR="00640CAE" w:rsidRPr="00746DFC">
                <w:rPr>
                  <w:rStyle w:val="Hyperlink"/>
                  <w:rFonts w:cs="Arial"/>
                  <w:color w:val="auto"/>
                </w:rPr>
                <w:t>S1-182441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CAE" w:rsidRPr="00746DFC" w:rsidRDefault="00640CAE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46DFC">
              <w:rPr>
                <w:rFonts w:eastAsia="SimSun"/>
                <w:lang w:eastAsia="en-GB"/>
              </w:rPr>
              <w:t>Ericsson, Qualcomm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CAE" w:rsidRPr="00746DFC" w:rsidRDefault="00640CAE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46DFC">
              <w:rPr>
                <w:rFonts w:eastAsia="SimSun"/>
                <w:lang w:eastAsia="en-GB"/>
              </w:rPr>
              <w:t>Discussion paper on type-a/type-b network definitions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CAE" w:rsidRPr="00746DFC" w:rsidRDefault="00746DFC" w:rsidP="00F51411">
            <w:pPr>
              <w:snapToGrid w:val="0"/>
              <w:spacing w:after="0" w:line="240" w:lineRule="auto"/>
            </w:pPr>
            <w:r w:rsidRPr="00746DFC">
              <w:t>Endorsed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CAE" w:rsidRPr="00746DFC" w:rsidRDefault="00640CAE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46DFC">
              <w:rPr>
                <w:rFonts w:eastAsia="Times New Roman" w:cs="Arial"/>
                <w:szCs w:val="18"/>
                <w:lang w:val="en-US" w:eastAsia="ar-SA"/>
              </w:rPr>
              <w:t>Revision of S1-182250.</w:t>
            </w:r>
          </w:p>
        </w:tc>
      </w:tr>
      <w:tr w:rsidR="00AD0898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46DFC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46DF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46DFC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" w:history="1">
              <w:r w:rsidR="00AD0898" w:rsidRPr="00746DF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S1-182290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46DFC" w:rsidRDefault="00AD0898" w:rsidP="00F51411">
            <w:pPr>
              <w:snapToGrid w:val="0"/>
              <w:spacing w:after="0" w:line="240" w:lineRule="auto"/>
            </w:pPr>
            <w:r w:rsidRPr="00746DFC">
              <w:rPr>
                <w:rFonts w:eastAsia="SimSun"/>
                <w:lang w:val="en-AU" w:eastAsia="en-GB"/>
              </w:rPr>
              <w:t>Deutsche Telekom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46DFC" w:rsidRDefault="00AD0898" w:rsidP="00F51411">
            <w:pPr>
              <w:snapToGrid w:val="0"/>
              <w:spacing w:after="0" w:line="240" w:lineRule="auto"/>
            </w:pPr>
            <w:proofErr w:type="spellStart"/>
            <w:r w:rsidRPr="00746DFC">
              <w:rPr>
                <w:rFonts w:eastAsia="SimSun"/>
                <w:lang w:val="en-AU" w:eastAsia="en-GB"/>
              </w:rPr>
              <w:t>CyberCAV</w:t>
            </w:r>
            <w:proofErr w:type="spellEnd"/>
            <w:r w:rsidRPr="00746DFC">
              <w:rPr>
                <w:rFonts w:eastAsia="SimSun"/>
                <w:lang w:val="en-AU" w:eastAsia="en-GB"/>
              </w:rPr>
              <w:t xml:space="preserve"> definitions, requirements and slicing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46DFC" w:rsidRDefault="00746DFC" w:rsidP="00F51411">
            <w:pPr>
              <w:snapToGrid w:val="0"/>
              <w:spacing w:after="0" w:line="240" w:lineRule="auto"/>
            </w:pPr>
            <w:r w:rsidRPr="00746DFC">
              <w:t>Noted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46DFC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46DFC">
              <w:rPr>
                <w:rFonts w:eastAsia="Times New Roman" w:cs="Arial"/>
                <w:szCs w:val="18"/>
                <w:highlight w:val="yellow"/>
                <w:lang w:val="en-US" w:eastAsia="ar-SA"/>
              </w:rPr>
              <w:t>Please use correct filename also within ZIP-file</w:t>
            </w:r>
          </w:p>
        </w:tc>
      </w:tr>
      <w:tr w:rsidR="00AD0898" w:rsidRPr="00B04844" w:rsidTr="00004214">
        <w:trPr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AD0898" w:rsidRPr="00F45489" w:rsidRDefault="00AD0898" w:rsidP="00F5141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22.261 CRs and companion docs - Type-a and type-b</w:t>
            </w:r>
          </w:p>
        </w:tc>
      </w:tr>
      <w:tr w:rsidR="00AD0898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E624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" w:history="1">
              <w:r w:rsidR="00AD0898" w:rsidRPr="007E624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S1-182166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AD0898" w:rsidP="00F51411">
            <w:pPr>
              <w:snapToGrid w:val="0"/>
              <w:spacing w:after="0" w:line="240" w:lineRule="auto"/>
            </w:pPr>
            <w:r w:rsidRPr="007E624B">
              <w:rPr>
                <w:rFonts w:eastAsia="SimSun"/>
                <w:lang w:eastAsia="en-GB"/>
              </w:rPr>
              <w:t>Vodafone, Ericsson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AD0898" w:rsidP="00F51411">
            <w:pPr>
              <w:snapToGrid w:val="0"/>
              <w:spacing w:after="0" w:line="240" w:lineRule="auto"/>
            </w:pPr>
            <w:r w:rsidRPr="007E624B">
              <w:rPr>
                <w:rFonts w:eastAsia="SimSun"/>
                <w:lang w:eastAsia="en-GB"/>
              </w:rPr>
              <w:t>Discussion on the type-a / type-b network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40442" w:rsidRPr="007E624B" w:rsidRDefault="007E624B" w:rsidP="00F51411">
            <w:pPr>
              <w:snapToGrid w:val="0"/>
              <w:spacing w:after="0" w:line="240" w:lineRule="auto"/>
            </w:pPr>
            <w:r w:rsidRPr="007E624B">
              <w:t>Noted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624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4" w:history="1">
              <w:r w:rsidR="00AD0898" w:rsidRPr="007E624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S1-182167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AD0898" w:rsidP="00F51411">
            <w:pPr>
              <w:snapToGrid w:val="0"/>
              <w:spacing w:after="0" w:line="240" w:lineRule="auto"/>
            </w:pPr>
            <w:r w:rsidRPr="007E624B">
              <w:rPr>
                <w:noProof/>
              </w:rPr>
              <w:t>Vodafone, Ericsson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AD0898" w:rsidP="00F51411">
            <w:pPr>
              <w:snapToGrid w:val="0"/>
              <w:spacing w:after="0" w:line="240" w:lineRule="auto"/>
            </w:pPr>
            <w:r w:rsidRPr="007E624B">
              <w:rPr>
                <w:noProof/>
              </w:rPr>
              <w:t>CR22.261v16.4.0: Type-a and type-b network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7E624B" w:rsidP="00F51411">
            <w:pPr>
              <w:snapToGrid w:val="0"/>
              <w:spacing w:after="0" w:line="240" w:lineRule="auto"/>
            </w:pPr>
            <w:r w:rsidRPr="007E624B">
              <w:t>Noted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E624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proofErr w:type="spellStart"/>
            <w:r w:rsidRPr="007E624B">
              <w:rPr>
                <w:rFonts w:eastAsia="Times New Roman" w:cs="Arial"/>
                <w:szCs w:val="18"/>
                <w:lang w:val="en-US" w:eastAsia="ar-SA"/>
              </w:rPr>
              <w:t>cyberCAV</w:t>
            </w:r>
            <w:proofErr w:type="spellEnd"/>
            <w:r w:rsidRPr="007E624B">
              <w:rPr>
                <w:rFonts w:eastAsia="Times New Roman" w:cs="Arial"/>
                <w:szCs w:val="18"/>
                <w:lang w:val="en-US" w:eastAsia="ar-SA"/>
              </w:rPr>
              <w:t xml:space="preserve"> Rel-16 CR0277R- Cat B</w:t>
            </w:r>
          </w:p>
        </w:tc>
      </w:tr>
      <w:tr w:rsidR="00AD0898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46DFC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6DF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46DFC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5" w:history="1">
              <w:r w:rsidR="00AD0898" w:rsidRPr="00746DF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S1-182251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46DFC" w:rsidRDefault="00AD0898" w:rsidP="00F51411">
            <w:pPr>
              <w:snapToGrid w:val="0"/>
              <w:spacing w:after="0" w:line="240" w:lineRule="auto"/>
            </w:pPr>
            <w:r w:rsidRPr="00746DFC">
              <w:rPr>
                <w:rFonts w:eastAsia="SimSun"/>
                <w:lang w:eastAsia="en-GB"/>
              </w:rPr>
              <w:t>Ericsson, Qualcomm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46DFC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46DFC">
              <w:rPr>
                <w:rFonts w:eastAsia="SimSun"/>
                <w:lang w:eastAsia="en-GB"/>
              </w:rPr>
              <w:t xml:space="preserve">CR22.261v16.4.0: </w:t>
            </w:r>
            <w:r w:rsidRPr="00746DFC">
              <w:rPr>
                <w:noProof/>
              </w:rPr>
              <w:t>Private network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46DFC" w:rsidRDefault="00746DFC" w:rsidP="00F51411">
            <w:pPr>
              <w:snapToGrid w:val="0"/>
              <w:spacing w:after="0" w:line="240" w:lineRule="auto"/>
            </w:pPr>
            <w:r w:rsidRPr="00746DFC">
              <w:t>Revised to S1-182442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46DFC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46DFC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proofErr w:type="spellStart"/>
            <w:r w:rsidRPr="00746DFC">
              <w:rPr>
                <w:rFonts w:eastAsia="Times New Roman" w:cs="Arial"/>
                <w:szCs w:val="18"/>
                <w:lang w:val="en-US" w:eastAsia="ar-SA"/>
              </w:rPr>
              <w:t>cyberCAV</w:t>
            </w:r>
            <w:proofErr w:type="spellEnd"/>
            <w:r w:rsidRPr="00746DFC">
              <w:rPr>
                <w:rFonts w:eastAsia="Times New Roman" w:cs="Arial"/>
                <w:szCs w:val="18"/>
                <w:lang w:val="en-US" w:eastAsia="ar-SA"/>
              </w:rPr>
              <w:t xml:space="preserve"> Rel-16 CR0286R- Cat B</w:t>
            </w:r>
          </w:p>
        </w:tc>
      </w:tr>
      <w:tr w:rsidR="00746DFC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DFC" w:rsidRPr="00746DFC" w:rsidRDefault="00746DFC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6DF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DFC" w:rsidRPr="00746DFC" w:rsidRDefault="009B2EE6" w:rsidP="00F51411">
            <w:pPr>
              <w:spacing w:after="0" w:line="240" w:lineRule="auto"/>
            </w:pPr>
            <w:hyperlink r:id="rId16" w:history="1">
              <w:r w:rsidR="00746DFC" w:rsidRPr="00746DFC">
                <w:rPr>
                  <w:rStyle w:val="Hyperlink"/>
                  <w:rFonts w:cs="Arial"/>
                  <w:color w:val="auto"/>
                </w:rPr>
                <w:t>S1-182442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DFC" w:rsidRPr="00746DFC" w:rsidRDefault="00746DFC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46DFC">
              <w:rPr>
                <w:rFonts w:eastAsia="SimSun"/>
                <w:lang w:eastAsia="en-GB"/>
              </w:rPr>
              <w:t>Ericsson, Qualcomm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DFC" w:rsidRPr="00746DFC" w:rsidRDefault="00746DFC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46DFC">
              <w:rPr>
                <w:rFonts w:eastAsia="SimSun"/>
                <w:lang w:eastAsia="en-GB"/>
              </w:rPr>
              <w:t>CR22.261v16.4.0: Private network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DFC" w:rsidRPr="00746DFC" w:rsidRDefault="007E624B" w:rsidP="00F51411">
            <w:pPr>
              <w:snapToGrid w:val="0"/>
              <w:spacing w:after="0" w:line="240" w:lineRule="auto"/>
            </w:pPr>
            <w:r>
              <w:t>Merger of 2167, 2270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DFC" w:rsidRDefault="00746DFC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46DFC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proofErr w:type="spellStart"/>
            <w:r w:rsidRPr="00746DFC">
              <w:rPr>
                <w:rFonts w:eastAsia="Times New Roman" w:cs="Arial"/>
                <w:i/>
                <w:szCs w:val="18"/>
                <w:lang w:val="en-US" w:eastAsia="ar-SA"/>
              </w:rPr>
              <w:t>cyberCAV</w:t>
            </w:r>
            <w:proofErr w:type="spellEnd"/>
            <w:r w:rsidRPr="00746DFC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CR0286R- Cat B</w:t>
            </w:r>
          </w:p>
          <w:p w:rsidR="00746DFC" w:rsidRPr="00746DFC" w:rsidRDefault="00746DFC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46DFC">
              <w:rPr>
                <w:rFonts w:eastAsia="Times New Roman" w:cs="Arial"/>
                <w:szCs w:val="18"/>
                <w:lang w:val="en-US" w:eastAsia="ar-SA"/>
              </w:rPr>
              <w:t>Revision of S1-182251.</w:t>
            </w:r>
          </w:p>
        </w:tc>
      </w:tr>
      <w:tr w:rsidR="00AD0898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E624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7" w:history="1">
              <w:r w:rsidR="00AD0898" w:rsidRPr="007E624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S1-182270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AD0898" w:rsidP="00F51411">
            <w:pPr>
              <w:snapToGrid w:val="0"/>
              <w:spacing w:after="0" w:line="240" w:lineRule="auto"/>
            </w:pPr>
            <w:r w:rsidRPr="007E624B">
              <w:rPr>
                <w:rFonts w:eastAsia="SimSun"/>
                <w:lang w:eastAsia="en-GB"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AD0898" w:rsidP="00F51411">
            <w:pPr>
              <w:snapToGrid w:val="0"/>
              <w:spacing w:after="0" w:line="240" w:lineRule="auto"/>
            </w:pPr>
            <w:r w:rsidRPr="007E624B">
              <w:rPr>
                <w:rFonts w:eastAsia="SimSun"/>
                <w:lang w:eastAsia="en-GB"/>
              </w:rPr>
              <w:t xml:space="preserve">Proposal for normative </w:t>
            </w:r>
            <w:proofErr w:type="spellStart"/>
            <w:r w:rsidRPr="007E624B">
              <w:rPr>
                <w:rFonts w:eastAsia="SimSun"/>
                <w:lang w:eastAsia="en-GB"/>
              </w:rPr>
              <w:t>cyberCAV</w:t>
            </w:r>
            <w:proofErr w:type="spellEnd"/>
            <w:r w:rsidRPr="007E624B">
              <w:rPr>
                <w:rFonts w:eastAsia="SimSun"/>
                <w:lang w:eastAsia="en-GB"/>
              </w:rPr>
              <w:t xml:space="preserve">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7E624B" w:rsidP="00F51411">
            <w:pPr>
              <w:snapToGrid w:val="0"/>
              <w:spacing w:after="0" w:line="240" w:lineRule="auto"/>
            </w:pPr>
            <w:r w:rsidRPr="007E624B">
              <w:t>Noted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AD0898" w:rsidP="00F51411">
            <w:r w:rsidRPr="007E624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8" w:history="1">
              <w:r w:rsidR="00AD0898" w:rsidRPr="007E624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S1-182274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AD0898" w:rsidP="00F51411">
            <w:pPr>
              <w:snapToGrid w:val="0"/>
              <w:spacing w:after="0" w:line="240" w:lineRule="auto"/>
            </w:pPr>
            <w:r w:rsidRPr="007E624B">
              <w:rPr>
                <w:noProof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AD0898" w:rsidP="00F51411">
            <w:pPr>
              <w:snapToGrid w:val="0"/>
              <w:spacing w:after="0" w:line="240" w:lineRule="auto"/>
            </w:pPr>
            <w:r w:rsidRPr="007E624B">
              <w:rPr>
                <w:rFonts w:eastAsia="SimSun"/>
                <w:lang w:eastAsia="en-GB"/>
              </w:rPr>
              <w:t xml:space="preserve">CR22.261v16.4.0: </w:t>
            </w:r>
            <w:r w:rsidRPr="007E624B">
              <w:rPr>
                <w:noProof/>
              </w:rPr>
              <w:t>Support for networks for non-public use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7E624B" w:rsidP="00F51411">
            <w:pPr>
              <w:snapToGrid w:val="0"/>
              <w:spacing w:after="0" w:line="240" w:lineRule="auto"/>
            </w:pPr>
            <w:r w:rsidRPr="007E624B">
              <w:t>Noted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E624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proofErr w:type="spellStart"/>
            <w:r w:rsidRPr="007E624B">
              <w:rPr>
                <w:rFonts w:eastAsia="Times New Roman" w:cs="Arial"/>
                <w:szCs w:val="18"/>
                <w:lang w:val="en-US" w:eastAsia="ar-SA"/>
              </w:rPr>
              <w:t>cyberCAV</w:t>
            </w:r>
            <w:proofErr w:type="spellEnd"/>
            <w:r w:rsidRPr="007E624B">
              <w:rPr>
                <w:rFonts w:eastAsia="Times New Roman" w:cs="Arial"/>
                <w:szCs w:val="18"/>
                <w:lang w:val="en-US" w:eastAsia="ar-SA"/>
              </w:rPr>
              <w:t xml:space="preserve"> Rel-16 CR0288R- Cat B</w:t>
            </w:r>
          </w:p>
        </w:tc>
      </w:tr>
      <w:tr w:rsidR="00AD0898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E624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9" w:history="1">
              <w:r w:rsidR="00AD0898" w:rsidRPr="007E624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S1-182102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AD0898" w:rsidP="00F51411">
            <w:pPr>
              <w:snapToGrid w:val="0"/>
              <w:spacing w:after="0" w:line="240" w:lineRule="auto"/>
            </w:pPr>
            <w:r w:rsidRPr="007E624B">
              <w:t>Qualcomm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AD0898" w:rsidP="00F51411">
            <w:pPr>
              <w:snapToGrid w:val="0"/>
              <w:spacing w:after="0" w:line="240" w:lineRule="auto"/>
            </w:pPr>
            <w:r w:rsidRPr="007E624B">
              <w:rPr>
                <w:rFonts w:eastAsia="SimSun"/>
                <w:lang w:eastAsia="en-GB"/>
              </w:rPr>
              <w:t>Comments on CAV/</w:t>
            </w:r>
            <w:proofErr w:type="spellStart"/>
            <w:r w:rsidRPr="007E624B">
              <w:rPr>
                <w:rFonts w:eastAsia="SimSun"/>
                <w:lang w:eastAsia="en-GB"/>
              </w:rPr>
              <w:t>CyberCAV</w:t>
            </w:r>
            <w:proofErr w:type="spellEnd"/>
            <w:r w:rsidRPr="007E624B">
              <w:rPr>
                <w:rFonts w:eastAsia="SimSun"/>
                <w:lang w:eastAsia="en-GB"/>
              </w:rPr>
              <w:t xml:space="preserve">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7E624B" w:rsidP="00F51411">
            <w:pPr>
              <w:snapToGrid w:val="0"/>
              <w:spacing w:after="0" w:line="240" w:lineRule="auto"/>
            </w:pPr>
            <w:r w:rsidRPr="007E624B">
              <w:t>Noted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E624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0" w:history="1">
              <w:r w:rsidR="00AD0898" w:rsidRPr="007E624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S1-182288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AD0898" w:rsidP="00F51411">
            <w:pPr>
              <w:snapToGrid w:val="0"/>
              <w:spacing w:after="0" w:line="240" w:lineRule="auto"/>
            </w:pPr>
            <w:r w:rsidRPr="007E624B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AD0898" w:rsidP="00F51411">
            <w:pPr>
              <w:snapToGrid w:val="0"/>
              <w:spacing w:after="0" w:line="240" w:lineRule="auto"/>
            </w:pPr>
            <w:proofErr w:type="spellStart"/>
            <w:r w:rsidRPr="007E624B">
              <w:rPr>
                <w:rFonts w:eastAsia="SimSun"/>
                <w:lang w:eastAsia="en-GB"/>
              </w:rPr>
              <w:t>cyberCAV</w:t>
            </w:r>
            <w:proofErr w:type="spellEnd"/>
            <w:r w:rsidRPr="007E624B">
              <w:rPr>
                <w:rFonts w:eastAsia="SimSun"/>
                <w:lang w:eastAsia="en-GB"/>
              </w:rPr>
              <w:t xml:space="preserve"> - Deployment option of type-a networks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7E624B" w:rsidP="00F51411">
            <w:pPr>
              <w:snapToGrid w:val="0"/>
              <w:spacing w:after="0" w:line="240" w:lineRule="auto"/>
            </w:pPr>
            <w:r w:rsidRPr="007E624B">
              <w:t>Revised to S1-182443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E624B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7E624B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4B" w:rsidRPr="007E624B" w:rsidRDefault="007E624B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E624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4B" w:rsidRPr="007E624B" w:rsidRDefault="009B2EE6" w:rsidP="00F51411">
            <w:pPr>
              <w:spacing w:after="0" w:line="240" w:lineRule="auto"/>
            </w:pPr>
            <w:hyperlink r:id="rId21" w:history="1">
              <w:r w:rsidR="007E624B" w:rsidRPr="007E624B">
                <w:rPr>
                  <w:rStyle w:val="Hyperlink"/>
                  <w:rFonts w:cs="Arial"/>
                  <w:color w:val="auto"/>
                </w:rPr>
                <w:t>S1-182443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4B" w:rsidRPr="007E624B" w:rsidRDefault="007E624B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E624B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4B" w:rsidRPr="007E624B" w:rsidRDefault="007E624B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7E624B">
              <w:rPr>
                <w:rFonts w:eastAsia="SimSun"/>
                <w:lang w:eastAsia="en-GB"/>
              </w:rPr>
              <w:t>cyberCAV</w:t>
            </w:r>
            <w:proofErr w:type="spellEnd"/>
            <w:r w:rsidRPr="007E624B">
              <w:rPr>
                <w:rFonts w:eastAsia="SimSun"/>
                <w:lang w:eastAsia="en-GB"/>
              </w:rPr>
              <w:t xml:space="preserve"> - Deployment option of type-a networks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4B" w:rsidRPr="007E624B" w:rsidRDefault="007E624B" w:rsidP="00F51411">
            <w:pPr>
              <w:snapToGrid w:val="0"/>
              <w:spacing w:after="0" w:line="240" w:lineRule="auto"/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24B" w:rsidRPr="007E624B" w:rsidRDefault="007E624B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E624B">
              <w:rPr>
                <w:rFonts w:eastAsia="Times New Roman" w:cs="Arial"/>
                <w:szCs w:val="18"/>
                <w:lang w:val="en-US" w:eastAsia="ar-SA"/>
              </w:rPr>
              <w:t>Revision of S1-182288.</w:t>
            </w:r>
          </w:p>
        </w:tc>
      </w:tr>
      <w:tr w:rsidR="00AD0898" w:rsidRPr="00B04844" w:rsidTr="003A6E23">
        <w:trPr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AD0898" w:rsidRPr="00F45489" w:rsidRDefault="00AD0898" w:rsidP="00F5141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22.261 CRs - Other requirements</w:t>
            </w:r>
          </w:p>
        </w:tc>
      </w:tr>
      <w:tr w:rsidR="00AD0898" w:rsidRPr="00A75C05" w:rsidTr="003A6E23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A6E23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A6E2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A6E23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2" w:history="1">
              <w:r w:rsidR="00AD0898" w:rsidRPr="003A6E2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S1-182168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A6E23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3A6E23">
              <w:rPr>
                <w:rFonts w:eastAsia="SimSun"/>
                <w:lang w:eastAsia="en-GB"/>
              </w:rPr>
              <w:t>Vodafone, Huawei, Nokia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A6E23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3A6E23">
              <w:rPr>
                <w:rFonts w:eastAsia="SimSun"/>
                <w:lang w:eastAsia="en-GB"/>
              </w:rPr>
              <w:t>Discussion on the network service exposure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A6E23" w:rsidRDefault="003A6E23" w:rsidP="00F51411">
            <w:pPr>
              <w:snapToGrid w:val="0"/>
              <w:spacing w:after="0" w:line="240" w:lineRule="auto"/>
            </w:pPr>
            <w:r w:rsidRPr="003A6E23">
              <w:t>Noted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A6E23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84411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441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84411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3" w:history="1">
              <w:r w:rsidR="00AD0898" w:rsidRPr="0028441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S1-182169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84411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84411">
              <w:rPr>
                <w:rFonts w:eastAsia="SimSun"/>
                <w:lang w:eastAsia="en-GB"/>
              </w:rPr>
              <w:t>Vodafone, Huawei, Nokia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84411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84411">
              <w:rPr>
                <w:rFonts w:eastAsia="SimSun"/>
                <w:lang w:eastAsia="en-GB"/>
              </w:rPr>
              <w:t xml:space="preserve">CR22.261v16.4.0: </w:t>
            </w:r>
            <w:r w:rsidRPr="00284411">
              <w:rPr>
                <w:noProof/>
              </w:rPr>
              <w:t>Network service exposure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84411" w:rsidRDefault="00AD0898" w:rsidP="00F51411">
            <w:pPr>
              <w:snapToGrid w:val="0"/>
              <w:spacing w:after="0" w:line="240" w:lineRule="auto"/>
            </w:pPr>
            <w:r w:rsidRPr="00284411">
              <w:t>Revised to S1-182399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84411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8441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proofErr w:type="spellStart"/>
            <w:r w:rsidRPr="00284411">
              <w:rPr>
                <w:rFonts w:eastAsia="Times New Roman" w:cs="Arial"/>
                <w:szCs w:val="18"/>
                <w:lang w:val="en-US" w:eastAsia="ar-SA"/>
              </w:rPr>
              <w:t>cyberCAV</w:t>
            </w:r>
            <w:proofErr w:type="spellEnd"/>
            <w:r w:rsidRPr="00284411">
              <w:rPr>
                <w:rFonts w:eastAsia="Times New Roman" w:cs="Arial"/>
                <w:szCs w:val="18"/>
                <w:lang w:val="en-US" w:eastAsia="ar-SA"/>
              </w:rPr>
              <w:t xml:space="preserve"> Rel-16 CR0278R- Cat B</w:t>
            </w:r>
          </w:p>
        </w:tc>
      </w:tr>
      <w:tr w:rsidR="00AD0898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6940FA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40F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6940FA" w:rsidRDefault="009B2EE6" w:rsidP="00F51411">
            <w:pPr>
              <w:spacing w:after="0" w:line="240" w:lineRule="auto"/>
            </w:pPr>
            <w:hyperlink r:id="rId24" w:history="1">
              <w:r w:rsidR="00AD0898" w:rsidRPr="006940FA">
                <w:rPr>
                  <w:rStyle w:val="Hyperlink"/>
                  <w:rFonts w:cs="Arial"/>
                  <w:color w:val="auto"/>
                </w:rPr>
                <w:t>S1-182399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6940FA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940FA">
              <w:rPr>
                <w:rFonts w:eastAsia="SimSun"/>
                <w:lang w:eastAsia="en-GB"/>
              </w:rPr>
              <w:t>Vodafone, Huawei, Nokia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6940FA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940FA">
              <w:rPr>
                <w:rFonts w:eastAsia="SimSun"/>
                <w:lang w:eastAsia="en-GB"/>
              </w:rPr>
              <w:t>CR22.261v16.4.0: Network service exposure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6940FA" w:rsidRDefault="006940FA" w:rsidP="00F51411">
            <w:pPr>
              <w:snapToGrid w:val="0"/>
              <w:spacing w:after="0" w:line="240" w:lineRule="auto"/>
            </w:pPr>
            <w:r w:rsidRPr="006940FA">
              <w:t>Revised to S1-182444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6940FA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940FA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proofErr w:type="spellStart"/>
            <w:r w:rsidRPr="006940FA">
              <w:rPr>
                <w:rFonts w:eastAsia="Times New Roman" w:cs="Arial"/>
                <w:i/>
                <w:szCs w:val="18"/>
                <w:lang w:val="en-US" w:eastAsia="ar-SA"/>
              </w:rPr>
              <w:t>cyberCAV</w:t>
            </w:r>
            <w:proofErr w:type="spellEnd"/>
            <w:r w:rsidRPr="006940FA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CR0278R- Cat B</w:t>
            </w:r>
          </w:p>
          <w:p w:rsidR="00AD0898" w:rsidRPr="006940FA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940FA">
              <w:rPr>
                <w:rFonts w:eastAsia="Times New Roman" w:cs="Arial"/>
                <w:szCs w:val="18"/>
                <w:lang w:val="en-US" w:eastAsia="ar-SA"/>
              </w:rPr>
              <w:t>Revision of S1-182169.</w:t>
            </w:r>
          </w:p>
        </w:tc>
      </w:tr>
      <w:tr w:rsidR="006940FA" w:rsidRPr="00A75C05" w:rsidTr="00F118EE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0FA" w:rsidRPr="006940FA" w:rsidRDefault="006940FA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40F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0FA" w:rsidRPr="006940FA" w:rsidRDefault="009B2EE6" w:rsidP="00F51411">
            <w:pPr>
              <w:spacing w:after="0" w:line="240" w:lineRule="auto"/>
            </w:pPr>
            <w:hyperlink r:id="rId25" w:history="1">
              <w:r w:rsidR="006940FA" w:rsidRPr="006940FA">
                <w:rPr>
                  <w:rStyle w:val="Hyperlink"/>
                  <w:rFonts w:cs="Arial"/>
                  <w:color w:val="auto"/>
                </w:rPr>
                <w:t>S1-182444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0FA" w:rsidRPr="006940FA" w:rsidRDefault="006940FA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940FA">
              <w:rPr>
                <w:rFonts w:eastAsia="SimSun"/>
                <w:lang w:eastAsia="en-GB"/>
              </w:rPr>
              <w:t>Vodafone, Huawei, Nokia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0FA" w:rsidRPr="006940FA" w:rsidRDefault="006940FA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940FA">
              <w:rPr>
                <w:rFonts w:eastAsia="SimSun"/>
                <w:lang w:eastAsia="en-GB"/>
              </w:rPr>
              <w:t>CR22.261v16.4.0: Network service exposure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0FA" w:rsidRPr="006940FA" w:rsidRDefault="006940FA" w:rsidP="00F51411">
            <w:pPr>
              <w:snapToGrid w:val="0"/>
              <w:spacing w:after="0" w:line="240" w:lineRule="auto"/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0FA" w:rsidRPr="006940FA" w:rsidRDefault="006940FA" w:rsidP="00F51411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6940FA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proofErr w:type="spellStart"/>
            <w:r w:rsidRPr="006940FA">
              <w:rPr>
                <w:rFonts w:eastAsia="Times New Roman" w:cs="Arial"/>
                <w:i/>
                <w:szCs w:val="18"/>
                <w:lang w:val="en-US" w:eastAsia="ar-SA"/>
              </w:rPr>
              <w:t>cyberCAV</w:t>
            </w:r>
            <w:proofErr w:type="spellEnd"/>
            <w:r w:rsidRPr="006940FA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CR0278R- Cat B</w:t>
            </w:r>
          </w:p>
          <w:p w:rsidR="006940FA" w:rsidRDefault="006940FA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940FA">
              <w:rPr>
                <w:rFonts w:eastAsia="Times New Roman" w:cs="Arial"/>
                <w:i/>
                <w:szCs w:val="18"/>
                <w:lang w:val="en-US" w:eastAsia="ar-SA"/>
              </w:rPr>
              <w:t>Revision of S1-182169.</w:t>
            </w:r>
          </w:p>
          <w:p w:rsidR="006940FA" w:rsidRPr="006940FA" w:rsidRDefault="006940FA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940FA">
              <w:rPr>
                <w:rFonts w:eastAsia="Times New Roman" w:cs="Arial"/>
                <w:szCs w:val="18"/>
                <w:lang w:val="en-US" w:eastAsia="ar-SA"/>
              </w:rPr>
              <w:lastRenderedPageBreak/>
              <w:t>Revision of S1-182399.</w:t>
            </w:r>
          </w:p>
        </w:tc>
      </w:tr>
      <w:tr w:rsidR="00AD0898" w:rsidRPr="00A75C05" w:rsidTr="00F118EE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F118EE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18EE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F118EE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6" w:history="1">
              <w:r w:rsidR="00AD0898" w:rsidRPr="00F118E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S1-182272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F118EE" w:rsidRDefault="00AD0898" w:rsidP="00F51411">
            <w:pPr>
              <w:snapToGrid w:val="0"/>
              <w:spacing w:after="0" w:line="240" w:lineRule="auto"/>
            </w:pPr>
            <w:r w:rsidRPr="00F118EE">
              <w:rPr>
                <w:noProof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F118EE" w:rsidRDefault="00AD0898" w:rsidP="00F51411">
            <w:pPr>
              <w:snapToGrid w:val="0"/>
              <w:spacing w:after="0" w:line="240" w:lineRule="auto"/>
            </w:pPr>
            <w:r w:rsidRPr="00F118EE">
              <w:rPr>
                <w:rFonts w:eastAsia="SimSun"/>
                <w:lang w:eastAsia="en-GB"/>
              </w:rPr>
              <w:t xml:space="preserve">CR22.261v16.4.0: </w:t>
            </w:r>
            <w:r w:rsidRPr="00F118EE">
              <w:rPr>
                <w:noProof/>
              </w:rPr>
              <w:t>Support for use of licensed and unlicensed bands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F118EE" w:rsidRDefault="00F118EE" w:rsidP="00F51411">
            <w:pPr>
              <w:snapToGrid w:val="0"/>
              <w:spacing w:after="0" w:line="240" w:lineRule="auto"/>
            </w:pPr>
            <w:r w:rsidRPr="00A87112">
              <w:t>Revised to S1-182482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F118EE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118EE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proofErr w:type="spellStart"/>
            <w:r w:rsidRPr="00F118EE">
              <w:rPr>
                <w:rFonts w:eastAsia="Times New Roman" w:cs="Arial"/>
                <w:szCs w:val="18"/>
                <w:lang w:val="en-US" w:eastAsia="ar-SA"/>
              </w:rPr>
              <w:t>cyberCAV</w:t>
            </w:r>
            <w:proofErr w:type="spellEnd"/>
            <w:r w:rsidRPr="00F118EE">
              <w:rPr>
                <w:rFonts w:eastAsia="Times New Roman" w:cs="Arial"/>
                <w:szCs w:val="18"/>
                <w:lang w:val="en-US" w:eastAsia="ar-SA"/>
              </w:rPr>
              <w:t xml:space="preserve"> Rel-16 CR0288R- Cat B</w:t>
            </w:r>
          </w:p>
        </w:tc>
      </w:tr>
      <w:tr w:rsidR="00F118EE" w:rsidRPr="00A75C05" w:rsidTr="00F118EE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8EE" w:rsidRPr="00F118EE" w:rsidRDefault="00F118EE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18E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8EE" w:rsidRPr="00F118EE" w:rsidRDefault="009B2EE6" w:rsidP="00F51411">
            <w:pPr>
              <w:spacing w:after="0" w:line="240" w:lineRule="auto"/>
            </w:pPr>
            <w:hyperlink r:id="rId27" w:history="1">
              <w:r w:rsidR="00F118EE" w:rsidRPr="00F118EE">
                <w:rPr>
                  <w:rStyle w:val="Hyperlink"/>
                  <w:rFonts w:cs="Arial"/>
                  <w:color w:val="auto"/>
                </w:rPr>
                <w:t>S1-182482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8EE" w:rsidRPr="00F118EE" w:rsidRDefault="00F118EE" w:rsidP="00F51411">
            <w:pPr>
              <w:snapToGrid w:val="0"/>
              <w:spacing w:after="0" w:line="240" w:lineRule="auto"/>
              <w:rPr>
                <w:noProof/>
              </w:rPr>
            </w:pPr>
            <w:r w:rsidRPr="00F118EE">
              <w:rPr>
                <w:noProof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8EE" w:rsidRPr="00F118EE" w:rsidRDefault="00F118EE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118EE">
              <w:rPr>
                <w:rFonts w:eastAsia="SimSun"/>
                <w:lang w:eastAsia="en-GB"/>
              </w:rPr>
              <w:t>CR22.261v16.4.0: Support for use of licensed and unlicensed bands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8EE" w:rsidRPr="00F118EE" w:rsidRDefault="00F118EE" w:rsidP="00F51411">
            <w:pPr>
              <w:snapToGrid w:val="0"/>
              <w:spacing w:after="0" w:line="240" w:lineRule="auto"/>
              <w:rPr>
                <w:highlight w:val="magent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8EE" w:rsidRDefault="00F118EE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118EE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proofErr w:type="spellStart"/>
            <w:r w:rsidRPr="00F118EE">
              <w:rPr>
                <w:rFonts w:eastAsia="Times New Roman" w:cs="Arial"/>
                <w:i/>
                <w:szCs w:val="18"/>
                <w:lang w:val="en-US" w:eastAsia="ar-SA"/>
              </w:rPr>
              <w:t>cyberCAV</w:t>
            </w:r>
            <w:proofErr w:type="spellEnd"/>
            <w:r w:rsidRPr="00F118EE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CR0288R- Cat B</w:t>
            </w:r>
          </w:p>
          <w:p w:rsidR="00F118EE" w:rsidRPr="00F118EE" w:rsidRDefault="00F118EE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118EE">
              <w:rPr>
                <w:rFonts w:eastAsia="Times New Roman" w:cs="Arial"/>
                <w:szCs w:val="18"/>
                <w:lang w:val="en-US" w:eastAsia="ar-SA"/>
              </w:rPr>
              <w:t>Revision of S1-182272.</w:t>
            </w:r>
          </w:p>
        </w:tc>
      </w:tr>
      <w:tr w:rsidR="00AD0898" w:rsidRPr="00A75C05" w:rsidTr="00FF6D20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D4F72" w:rsidRDefault="00AD0898" w:rsidP="00F51411">
            <w:r w:rsidRPr="007D4F7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D4F72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8" w:history="1">
              <w:r w:rsidR="00AD0898" w:rsidRPr="007D4F7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S1-182275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D4F72" w:rsidRDefault="00AD0898" w:rsidP="00F51411">
            <w:pPr>
              <w:snapToGrid w:val="0"/>
              <w:spacing w:after="0" w:line="240" w:lineRule="auto"/>
            </w:pPr>
            <w:r w:rsidRPr="007D4F72">
              <w:rPr>
                <w:noProof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D4F72" w:rsidRDefault="00AD0898" w:rsidP="00F51411">
            <w:pPr>
              <w:snapToGrid w:val="0"/>
              <w:spacing w:after="0" w:line="240" w:lineRule="auto"/>
            </w:pPr>
            <w:r w:rsidRPr="007D4F72">
              <w:rPr>
                <w:rFonts w:eastAsia="SimSun"/>
                <w:lang w:eastAsia="en-GB"/>
              </w:rPr>
              <w:t xml:space="preserve">CR22.261v16.4.0: </w:t>
            </w:r>
            <w:r w:rsidRPr="007D4F72">
              <w:rPr>
                <w:noProof/>
              </w:rPr>
              <w:t>Support for security requirements based on FS_CAV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D4F72" w:rsidRDefault="007D4F72" w:rsidP="00F51411">
            <w:pPr>
              <w:snapToGrid w:val="0"/>
              <w:spacing w:after="0" w:line="240" w:lineRule="auto"/>
            </w:pPr>
            <w:r w:rsidRPr="007D4F72">
              <w:t>Revised to S1-182445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D4F72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D4F72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proofErr w:type="spellStart"/>
            <w:r w:rsidRPr="007D4F72">
              <w:rPr>
                <w:rFonts w:eastAsia="Times New Roman" w:cs="Arial"/>
                <w:szCs w:val="18"/>
                <w:lang w:val="en-US" w:eastAsia="ar-SA"/>
              </w:rPr>
              <w:t>cyberCAV</w:t>
            </w:r>
            <w:proofErr w:type="spellEnd"/>
            <w:r w:rsidRPr="007D4F72">
              <w:rPr>
                <w:rFonts w:eastAsia="Times New Roman" w:cs="Arial"/>
                <w:szCs w:val="18"/>
                <w:lang w:val="en-US" w:eastAsia="ar-SA"/>
              </w:rPr>
              <w:t xml:space="preserve"> Rel-16 CR0291R- Cat B</w:t>
            </w:r>
          </w:p>
        </w:tc>
      </w:tr>
      <w:tr w:rsidR="007D4F72" w:rsidRPr="00A75C05" w:rsidTr="00FF6D20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4F72" w:rsidRPr="00FF6D20" w:rsidRDefault="007D4F72" w:rsidP="00F51411">
            <w:pPr>
              <w:rPr>
                <w:rFonts w:eastAsia="Times New Roman" w:cs="Arial"/>
                <w:szCs w:val="18"/>
                <w:lang w:eastAsia="ar-SA"/>
              </w:rPr>
            </w:pPr>
            <w:r w:rsidRPr="00FF6D2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4F72" w:rsidRPr="00FF6D20" w:rsidRDefault="009B2EE6" w:rsidP="00F51411">
            <w:pPr>
              <w:spacing w:after="0" w:line="240" w:lineRule="auto"/>
            </w:pPr>
            <w:hyperlink r:id="rId29" w:history="1">
              <w:r w:rsidR="007D4F72" w:rsidRPr="00FF6D20">
                <w:rPr>
                  <w:rStyle w:val="Hyperlink"/>
                  <w:rFonts w:cs="Arial"/>
                  <w:color w:val="auto"/>
                </w:rPr>
                <w:t>S1-182445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4F72" w:rsidRPr="00FF6D20" w:rsidRDefault="007D4F72" w:rsidP="00F51411">
            <w:pPr>
              <w:snapToGrid w:val="0"/>
              <w:spacing w:after="0" w:line="240" w:lineRule="auto"/>
              <w:rPr>
                <w:noProof/>
              </w:rPr>
            </w:pPr>
            <w:r w:rsidRPr="00FF6D20">
              <w:rPr>
                <w:noProof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4F72" w:rsidRPr="00FF6D20" w:rsidRDefault="007D4F72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F6D20">
              <w:rPr>
                <w:rFonts w:eastAsia="SimSun"/>
                <w:lang w:eastAsia="en-GB"/>
              </w:rPr>
              <w:t>CR22.261v16.4.0: Support for security requirements based on FS_CAV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4F72" w:rsidRPr="00FF6D20" w:rsidRDefault="00FF6D20" w:rsidP="00F51411">
            <w:pPr>
              <w:snapToGrid w:val="0"/>
              <w:spacing w:after="0" w:line="240" w:lineRule="auto"/>
            </w:pPr>
            <w:r w:rsidRPr="00FF6D20">
              <w:t>Revised to S1-182489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4F72" w:rsidRPr="00FF6D20" w:rsidRDefault="007D4F72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F6D20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proofErr w:type="spellStart"/>
            <w:r w:rsidRPr="00FF6D20">
              <w:rPr>
                <w:rFonts w:eastAsia="Times New Roman" w:cs="Arial"/>
                <w:i/>
                <w:szCs w:val="18"/>
                <w:lang w:val="en-US" w:eastAsia="ar-SA"/>
              </w:rPr>
              <w:t>cyberCAV</w:t>
            </w:r>
            <w:proofErr w:type="spellEnd"/>
            <w:r w:rsidRPr="00FF6D20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CR0291R- Cat B</w:t>
            </w:r>
          </w:p>
          <w:p w:rsidR="007D4F72" w:rsidRPr="00FF6D20" w:rsidRDefault="007D4F72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F6D20">
              <w:rPr>
                <w:rFonts w:eastAsia="Times New Roman" w:cs="Arial"/>
                <w:szCs w:val="18"/>
                <w:lang w:val="en-US" w:eastAsia="ar-SA"/>
              </w:rPr>
              <w:t>Revision of S1-182275.</w:t>
            </w:r>
          </w:p>
        </w:tc>
      </w:tr>
      <w:tr w:rsidR="00FF6D20" w:rsidRPr="00A75C05" w:rsidTr="00FF6D20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D20" w:rsidRPr="00FF6D20" w:rsidRDefault="00FF6D20" w:rsidP="00F51411">
            <w:pPr>
              <w:rPr>
                <w:rFonts w:eastAsia="Times New Roman" w:cs="Arial"/>
                <w:szCs w:val="18"/>
                <w:lang w:eastAsia="ar-SA"/>
              </w:rPr>
            </w:pPr>
            <w:r w:rsidRPr="00FF6D2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D20" w:rsidRPr="00FF6D20" w:rsidRDefault="009B2EE6" w:rsidP="00F51411">
            <w:pPr>
              <w:spacing w:after="0" w:line="240" w:lineRule="auto"/>
            </w:pPr>
            <w:hyperlink r:id="rId30" w:history="1">
              <w:r w:rsidR="00FF6D20" w:rsidRPr="00FF6D20">
                <w:rPr>
                  <w:rStyle w:val="Hyperlink"/>
                  <w:rFonts w:cs="Arial"/>
                  <w:color w:val="auto"/>
                </w:rPr>
                <w:t>S1-182489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D20" w:rsidRPr="00FF6D20" w:rsidRDefault="00FF6D20" w:rsidP="00F51411">
            <w:pPr>
              <w:snapToGrid w:val="0"/>
              <w:spacing w:after="0" w:line="240" w:lineRule="auto"/>
              <w:rPr>
                <w:noProof/>
              </w:rPr>
            </w:pPr>
            <w:r w:rsidRPr="00FF6D20">
              <w:rPr>
                <w:noProof/>
              </w:rPr>
              <w:t>Nokia, Nokia Shanghai Bell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D20" w:rsidRPr="00FF6D20" w:rsidRDefault="00FF6D20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F6D20">
              <w:rPr>
                <w:rFonts w:eastAsia="SimSun"/>
                <w:lang w:eastAsia="en-GB"/>
              </w:rPr>
              <w:t>CR22.261v16.4.0: Support for security requirements based on FS_CAV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D20" w:rsidRPr="00FF6D20" w:rsidRDefault="00FF6D20" w:rsidP="00F51411">
            <w:pPr>
              <w:snapToGrid w:val="0"/>
              <w:spacing w:after="0" w:line="240" w:lineRule="auto"/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D20" w:rsidRPr="00FF6D20" w:rsidRDefault="00FF6D20" w:rsidP="00F51411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FF6D20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proofErr w:type="spellStart"/>
            <w:r w:rsidRPr="00FF6D20">
              <w:rPr>
                <w:rFonts w:eastAsia="Times New Roman" w:cs="Arial"/>
                <w:i/>
                <w:szCs w:val="18"/>
                <w:lang w:val="en-US" w:eastAsia="ar-SA"/>
              </w:rPr>
              <w:t>cyberCAV</w:t>
            </w:r>
            <w:proofErr w:type="spellEnd"/>
            <w:r w:rsidRPr="00FF6D20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CR0291R- Cat B</w:t>
            </w:r>
          </w:p>
          <w:p w:rsidR="00FF6D20" w:rsidRDefault="00FF6D20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F6D20">
              <w:rPr>
                <w:rFonts w:eastAsia="Times New Roman" w:cs="Arial"/>
                <w:i/>
                <w:szCs w:val="18"/>
                <w:lang w:val="en-US" w:eastAsia="ar-SA"/>
              </w:rPr>
              <w:t>Revision of S1-182275.</w:t>
            </w:r>
          </w:p>
          <w:p w:rsidR="00FF6D20" w:rsidRPr="00FF6D20" w:rsidRDefault="00FF6D20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F6D20">
              <w:rPr>
                <w:rFonts w:eastAsia="Times New Roman" w:cs="Arial"/>
                <w:szCs w:val="18"/>
                <w:lang w:val="en-US" w:eastAsia="ar-SA"/>
              </w:rPr>
              <w:t>Revision of S1-182445.</w:t>
            </w:r>
          </w:p>
        </w:tc>
      </w:tr>
      <w:tr w:rsidR="00AD0898" w:rsidRPr="00A75C05" w:rsidTr="00F118EE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F118EE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18E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F118EE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1" w:history="1">
              <w:r w:rsidR="00AD0898" w:rsidRPr="00F118E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S1-182195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F118EE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118EE">
              <w:rPr>
                <w:rFonts w:eastAsia="SimSun" w:hint="eastAsia"/>
                <w:lang w:eastAsia="en-GB"/>
              </w:rPr>
              <w:t>NTT DOCOMO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F118EE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118EE">
              <w:rPr>
                <w:rFonts w:eastAsia="SimSun"/>
                <w:lang w:eastAsia="en-GB"/>
              </w:rPr>
              <w:t xml:space="preserve">CR22.261v16.4.0: </w:t>
            </w:r>
            <w:r w:rsidRPr="00F118EE">
              <w:rPr>
                <w:rFonts w:eastAsia="SimSun" w:hint="eastAsia"/>
                <w:lang w:eastAsia="en-GB"/>
              </w:rPr>
              <w:t xml:space="preserve">Addition of inter-site </w:t>
            </w:r>
            <w:r w:rsidRPr="00F118EE">
              <w:rPr>
                <w:rFonts w:eastAsia="SimSun"/>
                <w:lang w:eastAsia="en-GB"/>
              </w:rPr>
              <w:t>Ethernet transport service to TS 22.261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F118EE" w:rsidRDefault="00F118EE" w:rsidP="00F51411">
            <w:pPr>
              <w:snapToGrid w:val="0"/>
              <w:spacing w:after="0" w:line="240" w:lineRule="auto"/>
            </w:pPr>
            <w:r w:rsidRPr="00F118EE">
              <w:t>Revised to S1-182483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F118EE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118EE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proofErr w:type="spellStart"/>
            <w:r w:rsidRPr="00F118EE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cyberCAV</w:t>
            </w:r>
            <w:proofErr w:type="spellEnd"/>
            <w:r w:rsidRPr="00F118EE">
              <w:rPr>
                <w:rFonts w:eastAsia="Times New Roman" w:cs="Arial"/>
                <w:szCs w:val="18"/>
                <w:lang w:val="en-US" w:eastAsia="ar-SA"/>
              </w:rPr>
              <w:t xml:space="preserve"> Rel-16 CR0278R- Cat B</w:t>
            </w:r>
          </w:p>
        </w:tc>
      </w:tr>
      <w:tr w:rsidR="00F118EE" w:rsidRPr="00A75C05" w:rsidTr="00F118EE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8EE" w:rsidRPr="00F118EE" w:rsidRDefault="00F118EE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18E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8EE" w:rsidRPr="00F118EE" w:rsidRDefault="009B2EE6" w:rsidP="00F51411">
            <w:pPr>
              <w:spacing w:after="0" w:line="240" w:lineRule="auto"/>
            </w:pPr>
            <w:hyperlink r:id="rId32" w:history="1">
              <w:r w:rsidR="00F118EE" w:rsidRPr="00F118EE">
                <w:rPr>
                  <w:rStyle w:val="Hyperlink"/>
                  <w:rFonts w:cs="Arial"/>
                  <w:color w:val="auto"/>
                </w:rPr>
                <w:t>S1-182483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8EE" w:rsidRPr="00F118EE" w:rsidRDefault="00F118EE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118EE">
              <w:rPr>
                <w:rFonts w:eastAsia="SimSun"/>
                <w:lang w:eastAsia="en-GB"/>
              </w:rPr>
              <w:t>NTT DOCOMO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8EE" w:rsidRPr="00F118EE" w:rsidRDefault="00F118EE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118EE">
              <w:rPr>
                <w:rFonts w:eastAsia="SimSun"/>
                <w:lang w:eastAsia="en-GB"/>
              </w:rPr>
              <w:t>CR22.261v16.4.0: Addition of inter-site Ethernet transport service to TS 22.261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8EE" w:rsidRPr="00F118EE" w:rsidRDefault="00F118EE" w:rsidP="00F51411">
            <w:pPr>
              <w:snapToGrid w:val="0"/>
              <w:spacing w:after="0" w:line="240" w:lineRule="auto"/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8EE" w:rsidRDefault="00F118EE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118EE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proofErr w:type="spellStart"/>
            <w:r w:rsidRPr="00F118EE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cyberCAV</w:t>
            </w:r>
            <w:proofErr w:type="spellEnd"/>
            <w:r w:rsidRPr="00F118EE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CR0278R- Cat B</w:t>
            </w:r>
          </w:p>
          <w:p w:rsidR="00F118EE" w:rsidRPr="00F118EE" w:rsidRDefault="00F118EE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118EE">
              <w:rPr>
                <w:rFonts w:eastAsia="Times New Roman" w:cs="Arial"/>
                <w:szCs w:val="18"/>
                <w:lang w:val="en-US" w:eastAsia="ar-SA"/>
              </w:rPr>
              <w:t>Revision of S1-182195.</w:t>
            </w:r>
          </w:p>
        </w:tc>
      </w:tr>
      <w:tr w:rsidR="00AD0898" w:rsidRPr="00B04844" w:rsidTr="00753CF9">
        <w:trPr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AD0898" w:rsidRPr="00F45489" w:rsidRDefault="00AD0898" w:rsidP="00F5141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22.804 CRs - Clean up (editorial, resolution of editor’s notes, “technical” slips)</w:t>
            </w:r>
          </w:p>
        </w:tc>
      </w:tr>
      <w:tr w:rsidR="00AD0898" w:rsidRPr="00A75C05" w:rsidTr="00753CF9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D0898" w:rsidRPr="00753CF9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3CF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D0898" w:rsidRPr="00753CF9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3" w:history="1">
              <w:r w:rsidR="00AD0898" w:rsidRPr="00753CF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S1-182220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D0898" w:rsidRPr="00753CF9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53CF9">
              <w:rPr>
                <w:noProof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D0898" w:rsidRPr="00753CF9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53CF9">
              <w:rPr>
                <w:rFonts w:eastAsia="SimSun"/>
                <w:lang w:eastAsia="en-GB"/>
              </w:rPr>
              <w:t xml:space="preserve">CR22.804v16.0.0: </w:t>
            </w:r>
            <w:r w:rsidRPr="00753CF9">
              <w:rPr>
                <w:noProof/>
              </w:rPr>
              <w:t>adding CRC and FIFO to list of abbreviations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D0898" w:rsidRPr="00753CF9" w:rsidRDefault="00753CF9" w:rsidP="00F51411">
            <w:pPr>
              <w:snapToGrid w:val="0"/>
              <w:spacing w:after="0" w:line="240" w:lineRule="auto"/>
            </w:pPr>
            <w:r w:rsidRPr="00753CF9">
              <w:t>Agreed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53CF9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53CF9">
              <w:rPr>
                <w:rFonts w:eastAsia="Times New Roman" w:cs="Arial"/>
                <w:szCs w:val="18"/>
                <w:lang w:val="en-US" w:eastAsia="ar-SA"/>
              </w:rPr>
              <w:t>WI code FS_CAV Rel-16 CR0002R- Cat F</w:t>
            </w:r>
          </w:p>
          <w:p w:rsidR="00753CF9" w:rsidRPr="00753CF9" w:rsidRDefault="00753CF9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753CF9" w:rsidRDefault="00753CF9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AD0898" w:rsidRPr="00753CF9" w:rsidRDefault="00753CF9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753CF9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AD0898" w:rsidRPr="00A75C05" w:rsidTr="00753CF9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53CF9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53CF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53CF9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4" w:history="1">
              <w:r w:rsidR="00AD0898" w:rsidRPr="00753CF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S1-182248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53CF9" w:rsidRDefault="00AD0898" w:rsidP="00F51411">
            <w:pPr>
              <w:snapToGrid w:val="0"/>
              <w:spacing w:after="0" w:line="240" w:lineRule="auto"/>
            </w:pPr>
            <w:r w:rsidRPr="00753CF9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53CF9" w:rsidRDefault="00AD0898" w:rsidP="00F51411">
            <w:pPr>
              <w:snapToGrid w:val="0"/>
              <w:spacing w:after="0" w:line="240" w:lineRule="auto"/>
            </w:pPr>
            <w:r w:rsidRPr="00753CF9">
              <w:rPr>
                <w:rFonts w:eastAsia="SimSun"/>
                <w:lang w:eastAsia="en-GB"/>
              </w:rPr>
              <w:t xml:space="preserve">22.804 – </w:t>
            </w:r>
            <w:proofErr w:type="spellStart"/>
            <w:r w:rsidRPr="00753CF9">
              <w:rPr>
                <w:rFonts w:eastAsia="SimSun"/>
                <w:lang w:eastAsia="en-GB"/>
              </w:rPr>
              <w:t>cleanup</w:t>
            </w:r>
            <w:proofErr w:type="spellEnd"/>
            <w:r w:rsidRPr="00753CF9">
              <w:rPr>
                <w:rFonts w:eastAsia="SimSun"/>
                <w:lang w:eastAsia="en-GB"/>
              </w:rPr>
              <w:t xml:space="preserve"> of “private”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53CF9" w:rsidRDefault="00753CF9" w:rsidP="00F51411">
            <w:pPr>
              <w:snapToGrid w:val="0"/>
              <w:spacing w:after="0" w:line="240" w:lineRule="auto"/>
            </w:pPr>
            <w:r w:rsidRPr="00753CF9">
              <w:t>Noted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53CF9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A75C05" w:rsidTr="00753CF9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53CF9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3CF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53CF9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5" w:history="1">
              <w:r w:rsidR="00AD0898" w:rsidRPr="00753CF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S1-182247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53CF9" w:rsidRDefault="00AD0898" w:rsidP="00F51411">
            <w:pPr>
              <w:snapToGrid w:val="0"/>
              <w:spacing w:after="0" w:line="240" w:lineRule="auto"/>
            </w:pPr>
            <w:r w:rsidRPr="00753CF9">
              <w:rPr>
                <w:noProof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53CF9" w:rsidRDefault="00AD0898" w:rsidP="00F51411">
            <w:pPr>
              <w:snapToGrid w:val="0"/>
              <w:spacing w:after="0" w:line="240" w:lineRule="auto"/>
            </w:pPr>
            <w:r w:rsidRPr="00753CF9">
              <w:rPr>
                <w:rFonts w:eastAsia="SimSun"/>
                <w:lang w:eastAsia="en-GB"/>
              </w:rPr>
              <w:t>CR22.804v16.0.0:</w:t>
            </w:r>
            <w:r w:rsidRPr="00753CF9">
              <w:rPr>
                <w:noProof/>
              </w:rPr>
              <w:t xml:space="preserve"> - editorial cleanup of “private”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Default="00753CF9" w:rsidP="00D30FEB">
            <w:pPr>
              <w:snapToGrid w:val="0"/>
              <w:spacing w:after="0" w:line="240" w:lineRule="auto"/>
            </w:pPr>
            <w:r w:rsidRPr="00753CF9">
              <w:t>Revised to S1-</w:t>
            </w:r>
            <w:bookmarkStart w:id="3" w:name="_GoBack"/>
            <w:bookmarkEnd w:id="3"/>
            <w:r w:rsidRPr="00D30FEB">
              <w:rPr>
                <w:highlight w:val="yellow"/>
              </w:rPr>
              <w:t>182</w:t>
            </w:r>
            <w:r w:rsidR="00D30FEB" w:rsidRPr="00D30FEB">
              <w:rPr>
                <w:highlight w:val="yellow"/>
              </w:rPr>
              <w:t>660</w:t>
            </w:r>
          </w:p>
          <w:p w:rsidR="00D30FEB" w:rsidRPr="00753CF9" w:rsidRDefault="00D30FEB" w:rsidP="00D30FEB">
            <w:pPr>
              <w:snapToGrid w:val="0"/>
              <w:spacing w:after="0" w:line="240" w:lineRule="auto"/>
            </w:pPr>
            <w:r>
              <w:t>(not 2484)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753CF9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53CF9">
              <w:rPr>
                <w:rFonts w:eastAsia="Times New Roman" w:cs="Arial"/>
                <w:szCs w:val="18"/>
                <w:lang w:val="en-US" w:eastAsia="ar-SA"/>
              </w:rPr>
              <w:t>WI code FS_CAV Rel-16 CR0007R- Cat F</w:t>
            </w:r>
          </w:p>
        </w:tc>
      </w:tr>
      <w:tr w:rsidR="00753CF9" w:rsidRPr="00A75C05" w:rsidTr="00753CF9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CF9" w:rsidRPr="00753CF9" w:rsidRDefault="00753CF9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3CF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CF9" w:rsidRPr="00753CF9" w:rsidRDefault="009B2EE6" w:rsidP="00D30FEB">
            <w:pPr>
              <w:spacing w:after="0" w:line="240" w:lineRule="auto"/>
            </w:pPr>
            <w:hyperlink r:id="rId36" w:history="1">
              <w:r w:rsidR="00753CF9" w:rsidRPr="00753CF9">
                <w:rPr>
                  <w:rStyle w:val="Hyperlink"/>
                  <w:rFonts w:cs="Arial"/>
                  <w:color w:val="auto"/>
                </w:rPr>
                <w:t>S1-182</w:t>
              </w:r>
              <w:r w:rsidR="00D30FEB">
                <w:rPr>
                  <w:rStyle w:val="Hyperlink"/>
                  <w:rFonts w:cs="Arial"/>
                  <w:color w:val="auto"/>
                </w:rPr>
                <w:t>660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CF9" w:rsidRPr="00753CF9" w:rsidRDefault="00753CF9" w:rsidP="00F51411">
            <w:pPr>
              <w:snapToGrid w:val="0"/>
              <w:spacing w:after="0" w:line="240" w:lineRule="auto"/>
              <w:rPr>
                <w:noProof/>
              </w:rPr>
            </w:pPr>
            <w:r w:rsidRPr="00753CF9">
              <w:rPr>
                <w:noProof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CF9" w:rsidRPr="00753CF9" w:rsidRDefault="00753CF9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53CF9">
              <w:rPr>
                <w:rFonts w:eastAsia="SimSun"/>
                <w:lang w:eastAsia="en-GB"/>
              </w:rPr>
              <w:t xml:space="preserve">CR22.804v16.0.0: - editorial </w:t>
            </w:r>
            <w:proofErr w:type="spellStart"/>
            <w:r w:rsidRPr="00753CF9">
              <w:rPr>
                <w:rFonts w:eastAsia="SimSun"/>
                <w:lang w:eastAsia="en-GB"/>
              </w:rPr>
              <w:t>cleanup</w:t>
            </w:r>
            <w:proofErr w:type="spellEnd"/>
            <w:r w:rsidRPr="00753CF9">
              <w:rPr>
                <w:rFonts w:eastAsia="SimSun"/>
                <w:lang w:eastAsia="en-GB"/>
              </w:rPr>
              <w:t xml:space="preserve"> of “private”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CF9" w:rsidRPr="00753CF9" w:rsidRDefault="00753CF9" w:rsidP="00F51411">
            <w:pPr>
              <w:snapToGrid w:val="0"/>
              <w:spacing w:after="0" w:line="240" w:lineRule="auto"/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CF9" w:rsidRDefault="00753CF9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53CF9">
              <w:rPr>
                <w:rFonts w:eastAsia="Times New Roman" w:cs="Arial"/>
                <w:i/>
                <w:szCs w:val="18"/>
                <w:lang w:val="en-US" w:eastAsia="ar-SA"/>
              </w:rPr>
              <w:t>WI code FS_CAV Rel-16 CR0007R- Cat F</w:t>
            </w:r>
          </w:p>
          <w:p w:rsidR="00753CF9" w:rsidRPr="00753CF9" w:rsidRDefault="00753CF9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53CF9">
              <w:rPr>
                <w:rFonts w:eastAsia="Times New Roman" w:cs="Arial"/>
                <w:szCs w:val="18"/>
                <w:lang w:val="en-US" w:eastAsia="ar-SA"/>
              </w:rPr>
              <w:t>Revision of S1-182247.</w:t>
            </w:r>
          </w:p>
        </w:tc>
      </w:tr>
      <w:tr w:rsidR="00AD0898" w:rsidRPr="00A75C05" w:rsidTr="00753CF9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753CF9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53CF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753CF9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7" w:history="1">
              <w:r w:rsidR="00AD0898" w:rsidRPr="00753CF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S1-182233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753CF9" w:rsidRDefault="00AD0898" w:rsidP="00F51411">
            <w:pPr>
              <w:snapToGrid w:val="0"/>
              <w:spacing w:after="0" w:line="240" w:lineRule="auto"/>
              <w:rPr>
                <w:lang w:val="nl-NL"/>
              </w:rPr>
            </w:pPr>
            <w:r w:rsidRPr="00753CF9">
              <w:rPr>
                <w:rFonts w:eastAsia="SimSun"/>
                <w:lang w:val="nl-NL" w:eastAsia="en-GB"/>
              </w:rPr>
              <w:t>Fraunhofer IIS, Volkswagen, Audi, Siemens, Harting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753CF9" w:rsidRDefault="00AD0898" w:rsidP="00F51411">
            <w:pPr>
              <w:snapToGrid w:val="0"/>
              <w:spacing w:after="0" w:line="240" w:lineRule="auto"/>
            </w:pPr>
            <w:r w:rsidRPr="00753CF9">
              <w:rPr>
                <w:rFonts w:eastAsia="SimSun"/>
                <w:lang w:eastAsia="en-GB"/>
              </w:rPr>
              <w:t>Accurate Positioning for the Factories of the Future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753CF9" w:rsidRDefault="00753CF9" w:rsidP="00F51411">
            <w:pPr>
              <w:snapToGrid w:val="0"/>
              <w:spacing w:after="0" w:line="240" w:lineRule="auto"/>
            </w:pPr>
            <w:r w:rsidRPr="00753CF9">
              <w:t>Withdrawn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753CF9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53CF9">
              <w:rPr>
                <w:rFonts w:eastAsia="Times New Roman" w:cs="Arial"/>
                <w:szCs w:val="18"/>
                <w:highlight w:val="yellow"/>
                <w:lang w:val="en-US" w:eastAsia="ar-SA"/>
              </w:rPr>
              <w:t>Is Audi a 3GPP member?</w:t>
            </w:r>
          </w:p>
        </w:tc>
      </w:tr>
      <w:tr w:rsidR="00753CF9" w:rsidRPr="00A75C05" w:rsidTr="006F1332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53CF9" w:rsidRPr="00753CF9" w:rsidRDefault="00753CF9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53CF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53CF9" w:rsidRPr="00753CF9" w:rsidRDefault="00B9590A" w:rsidP="00F51411">
            <w:pPr>
              <w:spacing w:after="0" w:line="240" w:lineRule="auto"/>
            </w:pPr>
            <w:r>
              <w:rPr>
                <w:rFonts w:cs="Arial"/>
              </w:rPr>
              <w:t>S1-182485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53CF9" w:rsidRPr="00753CF9" w:rsidRDefault="00753CF9" w:rsidP="00753CF9">
            <w:pPr>
              <w:snapToGrid w:val="0"/>
              <w:spacing w:after="0" w:line="240" w:lineRule="auto"/>
              <w:rPr>
                <w:rFonts w:eastAsia="SimSun"/>
                <w:lang w:val="nl-NL" w:eastAsia="en-GB"/>
              </w:rPr>
            </w:pPr>
            <w:r w:rsidRPr="00753CF9">
              <w:rPr>
                <w:rFonts w:eastAsia="SimSun"/>
                <w:lang w:val="nl-NL" w:eastAsia="en-GB"/>
              </w:rPr>
              <w:t>Fraunhofer IIS, Volkswagen, Siemens, Harting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53CF9" w:rsidRPr="00753CF9" w:rsidRDefault="00753CF9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53CF9">
              <w:rPr>
                <w:rFonts w:eastAsia="SimSun"/>
                <w:lang w:eastAsia="en-GB"/>
              </w:rPr>
              <w:t>Accurate Positioning for the Factories of the Future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53CF9" w:rsidRPr="00753CF9" w:rsidRDefault="00753CF9" w:rsidP="00F51411">
            <w:pPr>
              <w:snapToGrid w:val="0"/>
              <w:spacing w:after="0" w:line="240" w:lineRule="auto"/>
            </w:pPr>
            <w:r w:rsidRPr="00753CF9">
              <w:t>Noted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53CF9" w:rsidRPr="00753CF9" w:rsidRDefault="00753CF9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53CF9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Is Audi a 3GPP member?</w:t>
            </w:r>
          </w:p>
          <w:p w:rsidR="00753CF9" w:rsidRPr="00753CF9" w:rsidRDefault="00753CF9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53CF9">
              <w:rPr>
                <w:rFonts w:eastAsia="Times New Roman" w:cs="Arial"/>
                <w:szCs w:val="18"/>
                <w:lang w:val="en-US" w:eastAsia="ar-SA"/>
              </w:rPr>
              <w:t>Revision of S1-182233 – wrong source info - withdrawn</w:t>
            </w:r>
          </w:p>
        </w:tc>
      </w:tr>
      <w:tr w:rsidR="00AD0898" w:rsidRPr="00A75C05" w:rsidTr="006F1332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6F1332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133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6F1332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8" w:history="1">
              <w:r w:rsidR="00AD0898" w:rsidRPr="006F133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S1-182230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6F1332" w:rsidRDefault="00AD0898" w:rsidP="00F51411">
            <w:pPr>
              <w:snapToGrid w:val="0"/>
              <w:spacing w:after="0" w:line="240" w:lineRule="auto"/>
              <w:rPr>
                <w:lang w:val="nl-NL"/>
              </w:rPr>
            </w:pPr>
            <w:r w:rsidRPr="006F1332">
              <w:rPr>
                <w:noProof/>
                <w:lang w:val="de-DE"/>
              </w:rPr>
              <w:t xml:space="preserve">Fraunhofer IIS, Huawei, Vodafone, Sony, Audi, Volkswagen, Siemens, Harting, Deutsche </w:t>
            </w:r>
            <w:r w:rsidRPr="006F1332">
              <w:rPr>
                <w:noProof/>
                <w:lang w:val="de-DE"/>
              </w:rPr>
              <w:lastRenderedPageBreak/>
              <w:t>Telekom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6F1332" w:rsidRDefault="00AD0898" w:rsidP="00F51411">
            <w:pPr>
              <w:snapToGrid w:val="0"/>
              <w:spacing w:after="0" w:line="240" w:lineRule="auto"/>
            </w:pPr>
            <w:r w:rsidRPr="006F1332">
              <w:rPr>
                <w:noProof/>
              </w:rPr>
              <w:lastRenderedPageBreak/>
              <w:t>Correction of positioning service performance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6F1332" w:rsidRDefault="006F1332" w:rsidP="00F51411">
            <w:pPr>
              <w:snapToGrid w:val="0"/>
              <w:spacing w:after="0" w:line="240" w:lineRule="auto"/>
            </w:pPr>
            <w:r w:rsidRPr="006F1332">
              <w:t>Revised to S1-182486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6F1332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F1332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6F1332">
              <w:rPr>
                <w:rFonts w:eastAsia="Times New Roman" w:cs="Arial"/>
                <w:szCs w:val="18"/>
                <w:highlight w:val="yellow"/>
                <w:lang w:val="en-US" w:eastAsia="ar-SA"/>
              </w:rPr>
              <w:t>FS_CAV</w:t>
            </w:r>
            <w:r w:rsidRPr="006F1332">
              <w:rPr>
                <w:rFonts w:eastAsia="Times New Roman" w:cs="Arial"/>
                <w:szCs w:val="18"/>
                <w:lang w:val="en-US" w:eastAsia="ar-SA"/>
              </w:rPr>
              <w:t xml:space="preserve"> Rel-16 CR</w:t>
            </w:r>
            <w:r w:rsidRPr="006F1332">
              <w:rPr>
                <w:rFonts w:eastAsia="Times New Roman" w:cs="Arial"/>
                <w:szCs w:val="18"/>
                <w:highlight w:val="yellow"/>
                <w:lang w:val="en-US" w:eastAsia="ar-SA"/>
              </w:rPr>
              <w:t>0006</w:t>
            </w:r>
            <w:r w:rsidRPr="006F1332">
              <w:rPr>
                <w:rFonts w:eastAsia="Times New Roman" w:cs="Arial"/>
                <w:szCs w:val="18"/>
                <w:lang w:val="en-US" w:eastAsia="ar-SA"/>
              </w:rPr>
              <w:t>R- Cat F</w:t>
            </w:r>
          </w:p>
          <w:p w:rsidR="00AD0898" w:rsidRPr="006F1332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F1332">
              <w:rPr>
                <w:rFonts w:eastAsia="Times New Roman" w:cs="Arial"/>
                <w:szCs w:val="18"/>
                <w:highlight w:val="yellow"/>
                <w:lang w:val="en-US" w:eastAsia="ar-SA"/>
              </w:rPr>
              <w:t>Is Audi a 3GPP member?</w:t>
            </w:r>
          </w:p>
        </w:tc>
      </w:tr>
      <w:tr w:rsidR="006F1332" w:rsidRPr="00A75C05" w:rsidTr="006F1332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32" w:rsidRPr="006F1332" w:rsidRDefault="006F1332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1332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32" w:rsidRPr="006F1332" w:rsidRDefault="009B2EE6" w:rsidP="00F51411">
            <w:pPr>
              <w:spacing w:after="0" w:line="240" w:lineRule="auto"/>
            </w:pPr>
            <w:hyperlink r:id="rId39" w:history="1">
              <w:r w:rsidR="006F1332" w:rsidRPr="006F1332">
                <w:rPr>
                  <w:rStyle w:val="Hyperlink"/>
                  <w:rFonts w:cs="Arial"/>
                  <w:color w:val="auto"/>
                </w:rPr>
                <w:t>S1-182486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32" w:rsidRPr="006F1332" w:rsidRDefault="006F1332" w:rsidP="006F1332">
            <w:pPr>
              <w:snapToGrid w:val="0"/>
              <w:spacing w:after="0" w:line="240" w:lineRule="auto"/>
              <w:rPr>
                <w:noProof/>
                <w:lang w:val="de-DE"/>
              </w:rPr>
            </w:pPr>
            <w:r w:rsidRPr="006F1332">
              <w:rPr>
                <w:noProof/>
                <w:lang w:val="de-DE"/>
              </w:rPr>
              <w:t>Fraunhofer IIS, Huawei, Vodafone, Sony, Volkswagen, Siemens, Harting, Deutsche Telekom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32" w:rsidRPr="006F1332" w:rsidRDefault="006F1332" w:rsidP="00F51411">
            <w:pPr>
              <w:snapToGrid w:val="0"/>
              <w:spacing w:after="0" w:line="240" w:lineRule="auto"/>
              <w:rPr>
                <w:noProof/>
              </w:rPr>
            </w:pPr>
            <w:r w:rsidRPr="006F1332">
              <w:rPr>
                <w:noProof/>
              </w:rPr>
              <w:t>Correction of positioning service performance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32" w:rsidRPr="006F1332" w:rsidRDefault="006F1332" w:rsidP="00F51411">
            <w:pPr>
              <w:snapToGrid w:val="0"/>
              <w:spacing w:after="0" w:line="240" w:lineRule="auto"/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32" w:rsidRPr="006F1332" w:rsidRDefault="006F1332" w:rsidP="00F51411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6F1332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6F1332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FS_CAV</w:t>
            </w:r>
            <w:r w:rsidRPr="006F1332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</w:t>
            </w:r>
            <w:r w:rsidRPr="006F1332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0006</w:t>
            </w:r>
            <w:r w:rsidRPr="006F1332">
              <w:rPr>
                <w:rFonts w:eastAsia="Times New Roman" w:cs="Arial"/>
                <w:i/>
                <w:szCs w:val="18"/>
                <w:lang w:val="en-US" w:eastAsia="ar-SA"/>
              </w:rPr>
              <w:t>R- Cat F</w:t>
            </w:r>
          </w:p>
          <w:p w:rsidR="006F1332" w:rsidRDefault="006F1332" w:rsidP="00F51411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6F1332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Is Audi a 3GPP member?</w:t>
            </w:r>
          </w:p>
          <w:p w:rsidR="006F1332" w:rsidRDefault="006F1332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F1332">
              <w:rPr>
                <w:rFonts w:eastAsia="Times New Roman" w:cs="Arial"/>
                <w:szCs w:val="18"/>
                <w:lang w:val="en-US" w:eastAsia="ar-SA"/>
              </w:rPr>
              <w:t>Revision of S1-182230.</w:t>
            </w:r>
          </w:p>
          <w:p w:rsidR="006F1332" w:rsidRDefault="006F1332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Delete non-3GPP member;</w:t>
            </w:r>
          </w:p>
          <w:p w:rsidR="006F1332" w:rsidRPr="006F1332" w:rsidRDefault="006F1332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</w:t>
            </w:r>
          </w:p>
        </w:tc>
      </w:tr>
      <w:tr w:rsidR="00AD0898" w:rsidRPr="00A75C05" w:rsidTr="006F1332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6F1332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F133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6F1332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0" w:history="1">
              <w:r w:rsidR="00AD0898" w:rsidRPr="006F133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S1-182196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6F1332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F1332">
              <w:rPr>
                <w:rFonts w:eastAsia="SimSun"/>
                <w:lang w:eastAsia="en-GB"/>
              </w:rPr>
              <w:t>China Telecom, Huawei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6F1332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F1332">
              <w:rPr>
                <w:rFonts w:eastAsia="SimSun"/>
                <w:lang w:eastAsia="en-GB"/>
              </w:rPr>
              <w:t>Adding the post-conditions of Millisecond-Level Precise Load Control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6F1332" w:rsidRDefault="006F1332" w:rsidP="00F51411">
            <w:pPr>
              <w:snapToGrid w:val="0"/>
              <w:spacing w:after="0" w:line="240" w:lineRule="auto"/>
            </w:pPr>
            <w:r w:rsidRPr="006F1332">
              <w:t>Revised to S1-182487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6F1332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F1332">
              <w:rPr>
                <w:rFonts w:eastAsia="Times New Roman" w:cs="Arial"/>
                <w:szCs w:val="18"/>
                <w:highlight w:val="yellow"/>
                <w:lang w:val="en-US" w:eastAsia="ar-SA"/>
              </w:rPr>
              <w:t>As 22.804 is approved, a CR template is needed</w:t>
            </w:r>
          </w:p>
        </w:tc>
      </w:tr>
      <w:tr w:rsidR="006F1332" w:rsidRPr="00A75C05" w:rsidTr="006F1332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32" w:rsidRPr="006F1332" w:rsidRDefault="006F1332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32" w:rsidRPr="006F1332" w:rsidRDefault="009B2EE6" w:rsidP="00F51411">
            <w:pPr>
              <w:spacing w:after="0" w:line="240" w:lineRule="auto"/>
            </w:pPr>
            <w:hyperlink r:id="rId41" w:history="1">
              <w:r w:rsidR="006F1332" w:rsidRPr="006F1332">
                <w:rPr>
                  <w:rStyle w:val="Hyperlink"/>
                  <w:rFonts w:cs="Arial"/>
                  <w:color w:val="auto"/>
                </w:rPr>
                <w:t>S1-182487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32" w:rsidRPr="006F1332" w:rsidRDefault="006F1332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F1332">
              <w:rPr>
                <w:rFonts w:eastAsia="SimSun"/>
                <w:lang w:eastAsia="en-GB"/>
              </w:rPr>
              <w:t>China Telecom, Huawei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32" w:rsidRPr="006F1332" w:rsidRDefault="006F1332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 xml:space="preserve">CC??? </w:t>
            </w:r>
            <w:r w:rsidRPr="006F1332">
              <w:rPr>
                <w:rFonts w:eastAsia="SimSun"/>
                <w:lang w:eastAsia="en-GB"/>
              </w:rPr>
              <w:t>Adding the post-conditions of Millisecond-Level Precise Load Control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32" w:rsidRPr="006F1332" w:rsidRDefault="006F1332" w:rsidP="00F51411">
            <w:pPr>
              <w:snapToGrid w:val="0"/>
              <w:spacing w:after="0" w:line="240" w:lineRule="auto"/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332" w:rsidRDefault="006F1332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F1332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As 22.804 is approved, a CR template is needed</w:t>
            </w:r>
          </w:p>
          <w:p w:rsidR="006F1332" w:rsidRDefault="006F1332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F1332">
              <w:rPr>
                <w:rFonts w:eastAsia="Times New Roman" w:cs="Arial"/>
                <w:szCs w:val="18"/>
                <w:lang w:val="en-US" w:eastAsia="ar-SA"/>
              </w:rPr>
              <w:t>Revision of S1-182196.</w:t>
            </w:r>
          </w:p>
          <w:p w:rsidR="006F1332" w:rsidRPr="006F1332" w:rsidRDefault="006F1332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F1332">
              <w:rPr>
                <w:rFonts w:eastAsia="Times New Roman" w:cs="Arial"/>
                <w:szCs w:val="18"/>
                <w:highlight w:val="yellow"/>
                <w:lang w:val="en-US" w:eastAsia="ar-SA"/>
              </w:rPr>
              <w:t>Note: get a CR number from MCC;</w:t>
            </w:r>
          </w:p>
        </w:tc>
      </w:tr>
      <w:tr w:rsidR="00AD0898" w:rsidRPr="00A75C05" w:rsidTr="009C0C4D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D0898" w:rsidRPr="006F1332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133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D0898" w:rsidRPr="006F1332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2" w:history="1">
              <w:r w:rsidR="00AD0898" w:rsidRPr="006F133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S1-182226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D0898" w:rsidRPr="006F1332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F1332">
              <w:rPr>
                <w:noProof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D0898" w:rsidRPr="006F1332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F1332">
              <w:rPr>
                <w:rFonts w:eastAsia="SimSun"/>
                <w:lang w:eastAsia="en-GB"/>
              </w:rPr>
              <w:t xml:space="preserve">CR22.804v16.0.0: </w:t>
            </w:r>
            <w:r w:rsidRPr="006F1332">
              <w:rPr>
                <w:noProof/>
              </w:rPr>
              <w:t>editorial cleanup of annexe B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D0898" w:rsidRPr="006F1332" w:rsidRDefault="006F1332" w:rsidP="00F51411">
            <w:pPr>
              <w:snapToGrid w:val="0"/>
              <w:spacing w:after="0" w:line="240" w:lineRule="auto"/>
            </w:pPr>
            <w:r w:rsidRPr="006F1332">
              <w:t>Agreed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F1332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F1332">
              <w:rPr>
                <w:rFonts w:eastAsia="Times New Roman" w:cs="Arial"/>
                <w:szCs w:val="18"/>
                <w:lang w:val="en-US" w:eastAsia="ar-SA"/>
              </w:rPr>
              <w:t>WI code FS_CAV Rel-16 CR0004R- Cat D</w:t>
            </w:r>
          </w:p>
          <w:p w:rsidR="006F1332" w:rsidRPr="006F1332" w:rsidRDefault="006F1332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6F1332" w:rsidRDefault="006F1332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AD0898" w:rsidRPr="006F1332" w:rsidRDefault="006F1332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6F1332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AD0898" w:rsidRPr="00A75C05" w:rsidTr="009C0C4D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9C0C4D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0C4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9C0C4D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3" w:history="1">
              <w:r w:rsidR="00AD0898" w:rsidRPr="009C0C4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S1-182224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9C0C4D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9C0C4D">
              <w:rPr>
                <w:noProof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9C0C4D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9C0C4D">
              <w:rPr>
                <w:rFonts w:eastAsia="SimSun"/>
                <w:lang w:eastAsia="en-GB"/>
              </w:rPr>
              <w:t xml:space="preserve">CR22.804v16.0.0: </w:t>
            </w:r>
            <w:r w:rsidRPr="009C0C4D">
              <w:rPr>
                <w:noProof/>
              </w:rPr>
              <w:t>attending orphaned annexes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9C0C4D" w:rsidRDefault="009C0C4D" w:rsidP="00F51411">
            <w:pPr>
              <w:snapToGrid w:val="0"/>
              <w:spacing w:after="0" w:line="240" w:lineRule="auto"/>
            </w:pPr>
            <w:r w:rsidRPr="009C0C4D">
              <w:t>Revised to S1-182488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9C0C4D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C0C4D">
              <w:rPr>
                <w:rFonts w:eastAsia="Times New Roman" w:cs="Arial"/>
                <w:szCs w:val="18"/>
                <w:lang w:val="en-US" w:eastAsia="ar-SA"/>
              </w:rPr>
              <w:t>WI code FS_CAV Rel-16 CR0003R- Cat F</w:t>
            </w:r>
          </w:p>
        </w:tc>
      </w:tr>
      <w:tr w:rsidR="009C0C4D" w:rsidRPr="00A75C05" w:rsidTr="009C0C4D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4D" w:rsidRPr="009C0C4D" w:rsidRDefault="009C0C4D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0C4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4D" w:rsidRPr="009C0C4D" w:rsidRDefault="009B2EE6" w:rsidP="00F51411">
            <w:pPr>
              <w:spacing w:after="0" w:line="240" w:lineRule="auto"/>
            </w:pPr>
            <w:hyperlink r:id="rId44" w:history="1">
              <w:r w:rsidR="009C0C4D" w:rsidRPr="009C0C4D">
                <w:rPr>
                  <w:rStyle w:val="Hyperlink"/>
                  <w:rFonts w:cs="Arial"/>
                  <w:color w:val="auto"/>
                </w:rPr>
                <w:t>S1-182488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4D" w:rsidRPr="009C0C4D" w:rsidRDefault="009C0C4D" w:rsidP="00F51411">
            <w:pPr>
              <w:snapToGrid w:val="0"/>
              <w:spacing w:after="0" w:line="240" w:lineRule="auto"/>
              <w:rPr>
                <w:noProof/>
              </w:rPr>
            </w:pPr>
            <w:r w:rsidRPr="009C0C4D">
              <w:rPr>
                <w:noProof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4D" w:rsidRPr="009C0C4D" w:rsidRDefault="009C0C4D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9C0C4D">
              <w:rPr>
                <w:rFonts w:eastAsia="SimSun"/>
                <w:lang w:eastAsia="en-GB"/>
              </w:rPr>
              <w:t>CR22.804v16.0.0: attending orphaned annexes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4D" w:rsidRPr="009C0C4D" w:rsidRDefault="009C0C4D" w:rsidP="00F51411">
            <w:pPr>
              <w:snapToGrid w:val="0"/>
              <w:spacing w:after="0" w:line="240" w:lineRule="auto"/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4D" w:rsidRDefault="009C0C4D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C0C4D">
              <w:rPr>
                <w:rFonts w:eastAsia="Times New Roman" w:cs="Arial"/>
                <w:i/>
                <w:szCs w:val="18"/>
                <w:lang w:val="en-US" w:eastAsia="ar-SA"/>
              </w:rPr>
              <w:t>WI code FS_CAV Rel-16 CR0003R- Cat F</w:t>
            </w:r>
          </w:p>
          <w:p w:rsidR="009C0C4D" w:rsidRPr="009C0C4D" w:rsidRDefault="009C0C4D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C0C4D">
              <w:rPr>
                <w:rFonts w:eastAsia="Times New Roman" w:cs="Arial"/>
                <w:szCs w:val="18"/>
                <w:lang w:val="en-US" w:eastAsia="ar-SA"/>
              </w:rPr>
              <w:t>Revision of S1-182224.</w:t>
            </w:r>
          </w:p>
        </w:tc>
      </w:tr>
      <w:tr w:rsidR="00AD0898" w:rsidRPr="00A75C05" w:rsidTr="009C0C4D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D0898" w:rsidRPr="009C0C4D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0C4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D0898" w:rsidRPr="009C0C4D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5" w:history="1">
              <w:r w:rsidR="00AD0898" w:rsidRPr="009C0C4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S1-182228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D0898" w:rsidRPr="009C0C4D" w:rsidRDefault="00AD0898" w:rsidP="00F51411">
            <w:pPr>
              <w:snapToGrid w:val="0"/>
              <w:spacing w:after="0" w:line="240" w:lineRule="auto"/>
            </w:pPr>
            <w:r w:rsidRPr="009C0C4D">
              <w:rPr>
                <w:noProof/>
              </w:rPr>
              <w:t>Siemens AG, Ericsson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D0898" w:rsidRPr="009C0C4D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9C0C4D">
              <w:rPr>
                <w:rFonts w:eastAsia="SimSun"/>
                <w:lang w:eastAsia="en-GB"/>
              </w:rPr>
              <w:t xml:space="preserve">CR22.804v16.0.0: </w:t>
            </w:r>
            <w:r w:rsidRPr="009C0C4D">
              <w:rPr>
                <w:noProof/>
              </w:rPr>
              <w:t xml:space="preserve">annexe F </w:t>
            </w:r>
            <w:r w:rsidRPr="009C0C4D">
              <w:rPr>
                <w:rFonts w:cs="Arial"/>
                <w:noProof/>
              </w:rPr>
              <w:t>–</w:t>
            </w:r>
            <w:r w:rsidRPr="009C0C4D">
              <w:rPr>
                <w:noProof/>
              </w:rPr>
              <w:t xml:space="preserve"> correction of entries for use cases 5.6.2 and 5.6.3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D0898" w:rsidRPr="009C0C4D" w:rsidRDefault="009C0C4D" w:rsidP="00F51411">
            <w:pPr>
              <w:snapToGrid w:val="0"/>
              <w:spacing w:after="0" w:line="240" w:lineRule="auto"/>
            </w:pPr>
            <w:r w:rsidRPr="009C0C4D">
              <w:t>Agreed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C0C4D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C0C4D">
              <w:rPr>
                <w:rFonts w:eastAsia="Times New Roman" w:cs="Arial"/>
                <w:szCs w:val="18"/>
                <w:lang w:val="en-US" w:eastAsia="ar-SA"/>
              </w:rPr>
              <w:t>WI code FS_CAV Rel-16 CR0005R- Cat F</w:t>
            </w:r>
          </w:p>
          <w:p w:rsidR="009C0C4D" w:rsidRPr="009C0C4D" w:rsidRDefault="009C0C4D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9C0C4D" w:rsidRDefault="009C0C4D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AD0898" w:rsidRPr="009C0C4D" w:rsidRDefault="009C0C4D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9C0C4D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AD0898" w:rsidRPr="00B04844" w:rsidTr="00F01F1E">
        <w:trPr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AD0898" w:rsidRPr="00F45489" w:rsidRDefault="00AD0898" w:rsidP="00F5141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22.804 CRs - New content</w:t>
            </w:r>
            <w:r w:rsidR="009C5C52"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 xml:space="preserve"> 2</w:t>
            </w:r>
          </w:p>
        </w:tc>
      </w:tr>
      <w:tr w:rsidR="00AD0898" w:rsidRPr="00A75C05" w:rsidTr="00F01F1E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F01F1E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1F1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F01F1E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6" w:history="1">
              <w:r w:rsidR="00AD0898" w:rsidRPr="00F01F1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S1-182193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F01F1E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01F1E">
              <w:rPr>
                <w:rFonts w:eastAsia="SimSun" w:hint="eastAsia"/>
                <w:lang w:eastAsia="en-GB"/>
              </w:rPr>
              <w:t>NTT DOCOMO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F01F1E" w:rsidRDefault="00AD0898" w:rsidP="00F51411">
            <w:pPr>
              <w:tabs>
                <w:tab w:val="left" w:pos="452"/>
              </w:tabs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01F1E">
              <w:rPr>
                <w:rFonts w:eastAsia="SimSun"/>
                <w:lang w:eastAsia="en-GB"/>
              </w:rPr>
              <w:t xml:space="preserve">CR22.804v16.0.0: </w:t>
            </w:r>
            <w:r w:rsidRPr="00F01F1E">
              <w:rPr>
                <w:rFonts w:eastAsia="SimSun" w:hint="eastAsia"/>
                <w:lang w:eastAsia="en-GB"/>
              </w:rPr>
              <w:t xml:space="preserve">Addition of inter-site </w:t>
            </w:r>
            <w:r w:rsidRPr="00F01F1E">
              <w:rPr>
                <w:rFonts w:eastAsia="SimSun"/>
                <w:lang w:eastAsia="en-GB"/>
              </w:rPr>
              <w:t>Ethernet transport service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F01F1E" w:rsidRDefault="00F01F1E" w:rsidP="00F51411">
            <w:pPr>
              <w:snapToGrid w:val="0"/>
              <w:spacing w:after="0" w:line="240" w:lineRule="auto"/>
            </w:pPr>
            <w:r w:rsidRPr="00F01F1E">
              <w:t>Revised to S1-182480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F01F1E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01F1E">
              <w:rPr>
                <w:rFonts w:eastAsia="Times New Roman" w:cs="Arial"/>
                <w:szCs w:val="18"/>
                <w:lang w:val="en-US" w:eastAsia="ar-SA"/>
              </w:rPr>
              <w:t>WI code FS_CAV Rel-16 CR0001R- Cat B</w:t>
            </w:r>
          </w:p>
        </w:tc>
      </w:tr>
      <w:tr w:rsidR="00F01F1E" w:rsidRPr="00A75C05" w:rsidTr="00F118EE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1E" w:rsidRPr="00F01F1E" w:rsidRDefault="00F01F1E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1F1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1E" w:rsidRPr="00F01F1E" w:rsidRDefault="009B2EE6" w:rsidP="00F51411">
            <w:pPr>
              <w:spacing w:after="0" w:line="240" w:lineRule="auto"/>
            </w:pPr>
            <w:hyperlink r:id="rId47" w:history="1">
              <w:r w:rsidR="00F01F1E" w:rsidRPr="00F01F1E">
                <w:rPr>
                  <w:rStyle w:val="Hyperlink"/>
                  <w:rFonts w:cs="Arial"/>
                  <w:color w:val="auto"/>
                </w:rPr>
                <w:t>S1-182480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1E" w:rsidRPr="00F01F1E" w:rsidRDefault="00F01F1E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01F1E">
              <w:rPr>
                <w:rFonts w:eastAsia="SimSun"/>
                <w:lang w:eastAsia="en-GB"/>
              </w:rPr>
              <w:t>NTT DOCOMO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1E" w:rsidRPr="00F01F1E" w:rsidRDefault="00F01F1E" w:rsidP="00F51411">
            <w:pPr>
              <w:tabs>
                <w:tab w:val="left" w:pos="452"/>
              </w:tabs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01F1E">
              <w:rPr>
                <w:rFonts w:eastAsia="SimSun"/>
                <w:lang w:eastAsia="en-GB"/>
              </w:rPr>
              <w:t>CR22.804v16.0.0: Addition of inter-site Ethernet transport service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1E" w:rsidRPr="00F01F1E" w:rsidRDefault="00F01F1E" w:rsidP="00F51411">
            <w:pPr>
              <w:snapToGrid w:val="0"/>
              <w:spacing w:after="0" w:line="240" w:lineRule="auto"/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1E" w:rsidRDefault="00F01F1E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01F1E">
              <w:rPr>
                <w:rFonts w:eastAsia="Times New Roman" w:cs="Arial"/>
                <w:i/>
                <w:szCs w:val="18"/>
                <w:lang w:val="en-US" w:eastAsia="ar-SA"/>
              </w:rPr>
              <w:t>WI code FS_CAV Rel-16 CR0001R- Cat B</w:t>
            </w:r>
          </w:p>
          <w:p w:rsidR="00F01F1E" w:rsidRPr="00F01F1E" w:rsidRDefault="00F01F1E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01F1E">
              <w:rPr>
                <w:rFonts w:eastAsia="Times New Roman" w:cs="Arial"/>
                <w:szCs w:val="18"/>
                <w:lang w:val="en-US" w:eastAsia="ar-SA"/>
              </w:rPr>
              <w:t>Revision of S1-182193.</w:t>
            </w:r>
          </w:p>
        </w:tc>
      </w:tr>
      <w:tr w:rsidR="00AD0898" w:rsidRPr="00A75C05" w:rsidTr="00F118EE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F118EE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18E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F118EE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8" w:history="1">
              <w:r w:rsidR="00AD0898" w:rsidRPr="00F118E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S1-182249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F118EE" w:rsidRDefault="00AD0898" w:rsidP="00F51411">
            <w:pPr>
              <w:snapToGrid w:val="0"/>
              <w:spacing w:after="0" w:line="240" w:lineRule="auto"/>
            </w:pPr>
            <w:r w:rsidRPr="00F118EE">
              <w:rPr>
                <w:noProof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F118EE" w:rsidRDefault="00AD0898" w:rsidP="00F51411">
            <w:pPr>
              <w:snapToGrid w:val="0"/>
              <w:spacing w:after="0" w:line="240" w:lineRule="auto"/>
            </w:pPr>
            <w:r w:rsidRPr="00F118EE">
              <w:rPr>
                <w:rFonts w:eastAsia="SimSun"/>
                <w:lang w:eastAsia="en-GB"/>
              </w:rPr>
              <w:t>CR22.804v16.0.0:</w:t>
            </w:r>
            <w:r w:rsidRPr="00F118EE">
              <w:rPr>
                <w:noProof/>
              </w:rPr>
              <w:t xml:space="preserve"> - seamless service continuity for wind farms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F118EE" w:rsidRDefault="00F118EE" w:rsidP="00D30FEB">
            <w:pPr>
              <w:snapToGrid w:val="0"/>
              <w:spacing w:after="0" w:line="240" w:lineRule="auto"/>
            </w:pPr>
            <w:r w:rsidRPr="00F118EE">
              <w:t>Revised to S1-</w:t>
            </w:r>
            <w:r w:rsidRPr="00D30FEB">
              <w:rPr>
                <w:highlight w:val="yellow"/>
              </w:rPr>
              <w:t>18</w:t>
            </w:r>
            <w:r w:rsidR="00D30FEB" w:rsidRPr="00D30FEB">
              <w:rPr>
                <w:color w:val="1F497D"/>
                <w:highlight w:val="yellow"/>
              </w:rPr>
              <w:t>2664</w:t>
            </w:r>
            <w:r w:rsidR="00D30FEB">
              <w:t xml:space="preserve"> (not 2481)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F118EE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118EE">
              <w:rPr>
                <w:rFonts w:eastAsia="Times New Roman" w:cs="Arial"/>
                <w:szCs w:val="18"/>
                <w:lang w:val="en-US" w:eastAsia="ar-SA"/>
              </w:rPr>
              <w:t>WI code FS_CAV Rel-16 CR0008R- Cat F</w:t>
            </w:r>
          </w:p>
        </w:tc>
      </w:tr>
      <w:tr w:rsidR="00F118EE" w:rsidRPr="00A75C05" w:rsidTr="00F118EE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8EE" w:rsidRPr="00F118EE" w:rsidRDefault="00F118EE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18E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8EE" w:rsidRPr="00F118EE" w:rsidRDefault="009B2EE6" w:rsidP="00D30FEB">
            <w:pPr>
              <w:spacing w:after="0" w:line="240" w:lineRule="auto"/>
            </w:pPr>
            <w:hyperlink r:id="rId49" w:history="1">
              <w:r w:rsidR="00F118EE" w:rsidRPr="00F118EE">
                <w:rPr>
                  <w:rStyle w:val="Hyperlink"/>
                  <w:rFonts w:cs="Arial"/>
                  <w:color w:val="auto"/>
                </w:rPr>
                <w:t>S1-182</w:t>
              </w:r>
              <w:r w:rsidR="00D30FEB">
                <w:rPr>
                  <w:rStyle w:val="Hyperlink"/>
                  <w:rFonts w:cs="Arial"/>
                  <w:color w:val="auto"/>
                </w:rPr>
                <w:t>664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8EE" w:rsidRPr="00F118EE" w:rsidRDefault="00F118EE" w:rsidP="00F51411">
            <w:pPr>
              <w:snapToGrid w:val="0"/>
              <w:spacing w:after="0" w:line="240" w:lineRule="auto"/>
              <w:rPr>
                <w:noProof/>
              </w:rPr>
            </w:pPr>
            <w:r w:rsidRPr="00F118EE">
              <w:rPr>
                <w:noProof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8EE" w:rsidRPr="00F118EE" w:rsidRDefault="00F118EE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118EE">
              <w:rPr>
                <w:rFonts w:eastAsia="SimSun"/>
                <w:lang w:eastAsia="en-GB"/>
              </w:rPr>
              <w:t>CR22.804v16.0.0: - seamless service continuity for wind farms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8EE" w:rsidRPr="00F118EE" w:rsidRDefault="00F118EE" w:rsidP="00F51411">
            <w:pPr>
              <w:snapToGrid w:val="0"/>
              <w:spacing w:after="0" w:line="240" w:lineRule="auto"/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8EE" w:rsidRDefault="00F118EE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118EE">
              <w:rPr>
                <w:rFonts w:eastAsia="Times New Roman" w:cs="Arial"/>
                <w:i/>
                <w:szCs w:val="18"/>
                <w:lang w:val="en-US" w:eastAsia="ar-SA"/>
              </w:rPr>
              <w:t>WI code FS_CAV Rel-16 CR0008R- Cat F</w:t>
            </w:r>
          </w:p>
          <w:p w:rsidR="00F118EE" w:rsidRPr="00F118EE" w:rsidRDefault="00F118EE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118EE">
              <w:rPr>
                <w:rFonts w:eastAsia="Times New Roman" w:cs="Arial"/>
                <w:szCs w:val="18"/>
                <w:lang w:val="en-US" w:eastAsia="ar-SA"/>
              </w:rPr>
              <w:t>Revision of S1-182249.</w:t>
            </w:r>
          </w:p>
        </w:tc>
      </w:tr>
      <w:tr w:rsidR="00AD0898" w:rsidRPr="00B04844" w:rsidTr="00004214">
        <w:trPr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AD0898" w:rsidRPr="00F45489" w:rsidRDefault="00AD0898" w:rsidP="00F5141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 xml:space="preserve">22.104 </w:t>
            </w:r>
            <w:proofErr w:type="spellStart"/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pCRs</w:t>
            </w:r>
            <w:proofErr w:type="spellEnd"/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 xml:space="preserve"> - New content</w:t>
            </w:r>
          </w:p>
        </w:tc>
      </w:tr>
      <w:tr w:rsidR="00AD0898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97885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9788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97885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0" w:history="1">
              <w:r w:rsidR="00AD0898" w:rsidRPr="0029788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S1-182239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97885" w:rsidRDefault="00AD0898" w:rsidP="00F51411">
            <w:pPr>
              <w:snapToGrid w:val="0"/>
              <w:spacing w:after="0" w:line="240" w:lineRule="auto"/>
            </w:pPr>
            <w:r w:rsidRPr="00297885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97885" w:rsidRDefault="00AD0898" w:rsidP="00F51411">
            <w:pPr>
              <w:snapToGrid w:val="0"/>
              <w:spacing w:after="0" w:line="240" w:lineRule="auto"/>
            </w:pPr>
            <w:proofErr w:type="spellStart"/>
            <w:r w:rsidRPr="00297885">
              <w:rPr>
                <w:rFonts w:eastAsia="SimSun"/>
                <w:lang w:eastAsia="en-GB"/>
              </w:rPr>
              <w:t>cyberCAV</w:t>
            </w:r>
            <w:proofErr w:type="spellEnd"/>
            <w:r w:rsidRPr="00297885">
              <w:rPr>
                <w:rFonts w:eastAsia="SimSun"/>
                <w:lang w:eastAsia="en-GB"/>
              </w:rPr>
              <w:t xml:space="preserve"> – 22.104 – clause 1 (introduction)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97885" w:rsidRDefault="009C5C52" w:rsidP="00F51411">
            <w:pPr>
              <w:snapToGrid w:val="0"/>
              <w:spacing w:after="0" w:line="240" w:lineRule="auto"/>
            </w:pPr>
            <w:r>
              <w:t>Revised to S1-182</w:t>
            </w:r>
            <w:r w:rsidR="00297885" w:rsidRPr="00297885">
              <w:t>446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97885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297885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885" w:rsidRPr="00297885" w:rsidRDefault="00297885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97885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885" w:rsidRPr="00297885" w:rsidRDefault="00297885" w:rsidP="00F51411">
            <w:pPr>
              <w:spacing w:after="0" w:line="240" w:lineRule="auto"/>
            </w:pPr>
            <w:r w:rsidRPr="00297885">
              <w:rPr>
                <w:rFonts w:cs="Arial"/>
              </w:rPr>
              <w:t>S1-182446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885" w:rsidRPr="00297885" w:rsidRDefault="00297885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97885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885" w:rsidRPr="00297885" w:rsidRDefault="00297885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297885">
              <w:rPr>
                <w:rFonts w:eastAsia="SimSun"/>
                <w:lang w:eastAsia="en-GB"/>
              </w:rPr>
              <w:t>cyberCAV</w:t>
            </w:r>
            <w:proofErr w:type="spellEnd"/>
            <w:r w:rsidRPr="00297885">
              <w:rPr>
                <w:rFonts w:eastAsia="SimSun"/>
                <w:lang w:eastAsia="en-GB"/>
              </w:rPr>
              <w:t xml:space="preserve"> – 22.104 – clause 1 (introduction)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885" w:rsidRPr="00297885" w:rsidRDefault="00297885" w:rsidP="00F51411">
            <w:pPr>
              <w:snapToGrid w:val="0"/>
              <w:spacing w:after="0" w:line="240" w:lineRule="auto"/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885" w:rsidRPr="00297885" w:rsidRDefault="00297885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97885">
              <w:rPr>
                <w:rFonts w:eastAsia="Times New Roman" w:cs="Arial"/>
                <w:szCs w:val="18"/>
                <w:lang w:val="en-US" w:eastAsia="ar-SA"/>
              </w:rPr>
              <w:t>Revision of S1-182239.</w:t>
            </w:r>
          </w:p>
        </w:tc>
      </w:tr>
      <w:tr w:rsidR="00AD0898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97885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9788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97885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1" w:history="1">
              <w:r w:rsidR="00AD0898" w:rsidRPr="0029788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S1-182244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97885" w:rsidRDefault="00AD0898" w:rsidP="00F51411">
            <w:pPr>
              <w:snapToGrid w:val="0"/>
              <w:spacing w:after="0" w:line="240" w:lineRule="auto"/>
            </w:pPr>
            <w:r w:rsidRPr="00297885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97885" w:rsidRDefault="00AD0898" w:rsidP="00F51411">
            <w:pPr>
              <w:snapToGrid w:val="0"/>
              <w:spacing w:after="0" w:line="240" w:lineRule="auto"/>
            </w:pPr>
            <w:proofErr w:type="spellStart"/>
            <w:r w:rsidRPr="00297885">
              <w:rPr>
                <w:rFonts w:eastAsia="SimSun"/>
                <w:lang w:eastAsia="en-GB"/>
              </w:rPr>
              <w:t>cyberCAV</w:t>
            </w:r>
            <w:proofErr w:type="spellEnd"/>
            <w:r w:rsidRPr="00297885">
              <w:rPr>
                <w:rFonts w:eastAsia="SimSun"/>
                <w:lang w:eastAsia="en-GB"/>
              </w:rPr>
              <w:t xml:space="preserve"> – TS 22.104 – clause 1 (scope)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97885" w:rsidRDefault="00297885" w:rsidP="00F51411">
            <w:pPr>
              <w:snapToGrid w:val="0"/>
              <w:spacing w:after="0" w:line="240" w:lineRule="auto"/>
            </w:pPr>
            <w:r w:rsidRPr="00297885">
              <w:t>Revised to S1-182447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97885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297885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885" w:rsidRPr="00297885" w:rsidRDefault="00297885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9788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885" w:rsidRPr="00297885" w:rsidRDefault="009B2EE6" w:rsidP="00F51411">
            <w:pPr>
              <w:spacing w:after="0" w:line="240" w:lineRule="auto"/>
            </w:pPr>
            <w:hyperlink r:id="rId52" w:history="1">
              <w:r w:rsidR="00297885" w:rsidRPr="00297885">
                <w:rPr>
                  <w:rStyle w:val="Hyperlink"/>
                  <w:rFonts w:cs="Arial"/>
                  <w:color w:val="auto"/>
                </w:rPr>
                <w:t>S1-182447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885" w:rsidRPr="00297885" w:rsidRDefault="00297885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97885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885" w:rsidRPr="00297885" w:rsidRDefault="00297885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297885">
              <w:rPr>
                <w:rFonts w:eastAsia="SimSun"/>
                <w:lang w:eastAsia="en-GB"/>
              </w:rPr>
              <w:t>cyberCAV</w:t>
            </w:r>
            <w:proofErr w:type="spellEnd"/>
            <w:r w:rsidRPr="00297885">
              <w:rPr>
                <w:rFonts w:eastAsia="SimSun"/>
                <w:lang w:eastAsia="en-GB"/>
              </w:rPr>
              <w:t xml:space="preserve"> – TS 22.104 – clause 1 (scope)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885" w:rsidRPr="00297885" w:rsidRDefault="00297885" w:rsidP="00F51411">
            <w:pPr>
              <w:snapToGrid w:val="0"/>
              <w:spacing w:after="0" w:line="240" w:lineRule="auto"/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885" w:rsidRPr="00297885" w:rsidRDefault="00297885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97885">
              <w:rPr>
                <w:rFonts w:eastAsia="Times New Roman" w:cs="Arial"/>
                <w:szCs w:val="18"/>
                <w:lang w:val="en-US" w:eastAsia="ar-SA"/>
              </w:rPr>
              <w:t>Revision of S1-182244.</w:t>
            </w:r>
          </w:p>
        </w:tc>
      </w:tr>
      <w:tr w:rsidR="00AD0898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027500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2750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027500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3" w:history="1">
              <w:r w:rsidR="00AD0898" w:rsidRPr="0002750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S1-182209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027500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27500">
              <w:rPr>
                <w:rFonts w:eastAsia="SimSun"/>
                <w:lang w:eastAsia="en-GB"/>
              </w:rPr>
              <w:t>Huawei, Siemens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027500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027500">
              <w:rPr>
                <w:rFonts w:eastAsia="SimSun"/>
                <w:lang w:eastAsia="en-GB"/>
              </w:rPr>
              <w:t>cyberCAV</w:t>
            </w:r>
            <w:proofErr w:type="spellEnd"/>
            <w:r w:rsidRPr="00027500">
              <w:rPr>
                <w:rFonts w:eastAsia="SimSun"/>
                <w:lang w:eastAsia="en-GB"/>
              </w:rPr>
              <w:t>– 22.104 – Clock Synchronization Service Performance requirement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027500" w:rsidRDefault="00027500" w:rsidP="00F51411">
            <w:pPr>
              <w:snapToGrid w:val="0"/>
              <w:spacing w:after="0" w:line="240" w:lineRule="auto"/>
            </w:pPr>
            <w:r w:rsidRPr="00027500">
              <w:t>Revised to S1-182448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027500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027500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500" w:rsidRPr="00027500" w:rsidRDefault="00027500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2750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500" w:rsidRPr="00027500" w:rsidRDefault="009B2EE6" w:rsidP="00F51411">
            <w:pPr>
              <w:spacing w:after="0" w:line="240" w:lineRule="auto"/>
            </w:pPr>
            <w:hyperlink r:id="rId54" w:history="1">
              <w:r w:rsidR="00027500" w:rsidRPr="00027500">
                <w:rPr>
                  <w:rStyle w:val="Hyperlink"/>
                  <w:rFonts w:cs="Arial"/>
                  <w:color w:val="auto"/>
                </w:rPr>
                <w:t>S1-182448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500" w:rsidRPr="00027500" w:rsidRDefault="00027500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27500">
              <w:rPr>
                <w:rFonts w:eastAsia="SimSun"/>
                <w:lang w:eastAsia="en-GB"/>
              </w:rPr>
              <w:t>Huawei, Siemens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500" w:rsidRPr="00027500" w:rsidRDefault="00027500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027500">
              <w:rPr>
                <w:rFonts w:eastAsia="SimSun"/>
                <w:lang w:eastAsia="en-GB"/>
              </w:rPr>
              <w:t>cyberCAV</w:t>
            </w:r>
            <w:proofErr w:type="spellEnd"/>
            <w:r w:rsidRPr="00027500">
              <w:rPr>
                <w:rFonts w:eastAsia="SimSun"/>
                <w:lang w:eastAsia="en-GB"/>
              </w:rPr>
              <w:t>– 22.104 – Clock Synchronization Service Performance requirement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500" w:rsidRPr="00027500" w:rsidRDefault="00027500" w:rsidP="00F51411">
            <w:pPr>
              <w:snapToGrid w:val="0"/>
              <w:spacing w:after="0" w:line="240" w:lineRule="auto"/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500" w:rsidRPr="00027500" w:rsidRDefault="00027500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027500">
              <w:rPr>
                <w:rFonts w:eastAsia="Times New Roman" w:cs="Arial"/>
                <w:szCs w:val="18"/>
                <w:lang w:val="en-US" w:eastAsia="ar-SA"/>
              </w:rPr>
              <w:t>Revision of S1-182209.</w:t>
            </w:r>
          </w:p>
        </w:tc>
      </w:tr>
      <w:tr w:rsidR="00AD0898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027500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2750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027500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5" w:history="1">
              <w:r w:rsidR="00AD0898" w:rsidRPr="0002750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S1-182397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027500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27500">
              <w:rPr>
                <w:rFonts w:eastAsia="SimSun"/>
                <w:lang w:eastAsia="en-GB"/>
              </w:rPr>
              <w:t>ETRI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027500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27500">
              <w:rPr>
                <w:rFonts w:ascii="Tahoma" w:hAnsi="Tahoma" w:cs="Tahoma"/>
                <w:sz w:val="16"/>
                <w:szCs w:val="16"/>
              </w:rPr>
              <w:t>Clock synchronisation communication service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027500" w:rsidRDefault="00027500" w:rsidP="00F51411">
            <w:pPr>
              <w:snapToGrid w:val="0"/>
              <w:spacing w:after="0" w:line="240" w:lineRule="auto"/>
            </w:pPr>
            <w:r w:rsidRPr="00027500">
              <w:t>Withdrawn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027500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027500">
              <w:rPr>
                <w:rFonts w:eastAsia="Times New Roman" w:cs="Arial"/>
                <w:szCs w:val="18"/>
                <w:highlight w:val="yellow"/>
                <w:lang w:val="en-US" w:eastAsia="ar-SA"/>
              </w:rPr>
              <w:t>LATE DOCUMENT</w:t>
            </w:r>
          </w:p>
        </w:tc>
      </w:tr>
      <w:tr w:rsidR="00AD0898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0220E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0220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0220E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6" w:history="1">
              <w:r w:rsidR="00AD0898" w:rsidRPr="0020220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S1-182234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0220E" w:rsidRDefault="00AD0898" w:rsidP="00F51411">
            <w:pPr>
              <w:snapToGrid w:val="0"/>
              <w:spacing w:after="0" w:line="240" w:lineRule="auto"/>
              <w:rPr>
                <w:lang w:val="nl-NL"/>
              </w:rPr>
            </w:pPr>
            <w:r w:rsidRPr="0020220E">
              <w:rPr>
                <w:rFonts w:eastAsia="SimSun"/>
                <w:lang w:val="nl-NL" w:eastAsia="en-GB"/>
              </w:rPr>
              <w:t>Fraunhofer IIS, Audi, Volkswagen, Harting, Siemens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0220E" w:rsidRDefault="00AD0898" w:rsidP="00F51411">
            <w:pPr>
              <w:snapToGrid w:val="0"/>
              <w:spacing w:after="0" w:line="240" w:lineRule="auto"/>
            </w:pPr>
            <w:proofErr w:type="spellStart"/>
            <w:r w:rsidRPr="0020220E">
              <w:rPr>
                <w:rFonts w:eastAsia="SimSun"/>
                <w:lang w:eastAsia="en-GB"/>
              </w:rPr>
              <w:t>CyberCAV</w:t>
            </w:r>
            <w:proofErr w:type="spellEnd"/>
            <w:r w:rsidRPr="0020220E">
              <w:rPr>
                <w:rFonts w:eastAsia="SimSun"/>
                <w:lang w:eastAsia="en-GB"/>
              </w:rPr>
              <w:t>- Positioning Service Performance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0220E" w:rsidRDefault="0020220E" w:rsidP="00F51411">
            <w:pPr>
              <w:snapToGrid w:val="0"/>
              <w:spacing w:after="0" w:line="240" w:lineRule="auto"/>
            </w:pPr>
            <w:r w:rsidRPr="0020220E">
              <w:t>Revised to S1-182449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0220E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0220E">
              <w:rPr>
                <w:rFonts w:eastAsia="Times New Roman" w:cs="Arial"/>
                <w:szCs w:val="18"/>
                <w:highlight w:val="yellow"/>
                <w:lang w:val="en-US" w:eastAsia="ar-SA"/>
              </w:rPr>
              <w:t>Is Audi a 3GPP member?</w:t>
            </w:r>
          </w:p>
        </w:tc>
      </w:tr>
      <w:tr w:rsidR="0020220E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20E" w:rsidRPr="0020220E" w:rsidRDefault="0020220E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0220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20E" w:rsidRPr="0020220E" w:rsidRDefault="009B2EE6" w:rsidP="00F51411">
            <w:pPr>
              <w:spacing w:after="0" w:line="240" w:lineRule="auto"/>
            </w:pPr>
            <w:hyperlink r:id="rId57" w:history="1">
              <w:r w:rsidR="0020220E" w:rsidRPr="0020220E">
                <w:rPr>
                  <w:rStyle w:val="Hyperlink"/>
                  <w:rFonts w:cs="Arial"/>
                  <w:color w:val="auto"/>
                </w:rPr>
                <w:t>S1-182449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20E" w:rsidRPr="0020220E" w:rsidRDefault="0020220E" w:rsidP="00F51411">
            <w:pPr>
              <w:snapToGrid w:val="0"/>
              <w:spacing w:after="0" w:line="240" w:lineRule="auto"/>
              <w:rPr>
                <w:rFonts w:eastAsia="SimSun"/>
                <w:lang w:val="nl-NL" w:eastAsia="en-GB"/>
              </w:rPr>
            </w:pPr>
            <w:r w:rsidRPr="0020220E">
              <w:rPr>
                <w:rFonts w:eastAsia="SimSun"/>
                <w:lang w:val="nl-NL" w:eastAsia="en-GB"/>
              </w:rPr>
              <w:t>Fraunhofer IIS, Audi, Volkswagen, Harting, Siemens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20E" w:rsidRPr="0020220E" w:rsidRDefault="0020220E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20220E">
              <w:rPr>
                <w:rFonts w:eastAsia="SimSun"/>
                <w:lang w:eastAsia="en-GB"/>
              </w:rPr>
              <w:t>CyberCAV</w:t>
            </w:r>
            <w:proofErr w:type="spellEnd"/>
            <w:r w:rsidRPr="0020220E">
              <w:rPr>
                <w:rFonts w:eastAsia="SimSun"/>
                <w:lang w:eastAsia="en-GB"/>
              </w:rPr>
              <w:t>- Positioning Service Performance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20E" w:rsidRPr="0020220E" w:rsidRDefault="0020220E" w:rsidP="00F51411">
            <w:pPr>
              <w:snapToGrid w:val="0"/>
              <w:spacing w:after="0" w:line="240" w:lineRule="auto"/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20E" w:rsidRDefault="0020220E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0220E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Is Audi a 3GPP member?</w:t>
            </w:r>
          </w:p>
          <w:p w:rsidR="0020220E" w:rsidRPr="0020220E" w:rsidRDefault="0020220E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0220E">
              <w:rPr>
                <w:rFonts w:eastAsia="Times New Roman" w:cs="Arial"/>
                <w:szCs w:val="18"/>
                <w:lang w:val="en-US" w:eastAsia="ar-SA"/>
              </w:rPr>
              <w:t>Revision of S1-182234.</w:t>
            </w:r>
          </w:p>
        </w:tc>
      </w:tr>
      <w:tr w:rsidR="00AD0898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004214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0421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004214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8" w:history="1">
              <w:r w:rsidR="00AD0898" w:rsidRPr="0000421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S1-182101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004214" w:rsidRDefault="00AD0898" w:rsidP="00F51411">
            <w:pPr>
              <w:snapToGrid w:val="0"/>
              <w:spacing w:after="0" w:line="240" w:lineRule="auto"/>
            </w:pPr>
            <w:r w:rsidRPr="00004214">
              <w:t>Qualcomm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004214" w:rsidRDefault="00AD0898" w:rsidP="00F51411">
            <w:pPr>
              <w:snapToGrid w:val="0"/>
              <w:spacing w:after="0" w:line="240" w:lineRule="auto"/>
            </w:pPr>
            <w:r w:rsidRPr="00004214">
              <w:rPr>
                <w:rFonts w:eastAsia="SimSun"/>
                <w:lang w:eastAsia="en-GB"/>
              </w:rPr>
              <w:t xml:space="preserve">Discussion of Ethernet support requirements in SMARTER vs </w:t>
            </w:r>
            <w:proofErr w:type="spellStart"/>
            <w:r w:rsidRPr="00004214">
              <w:rPr>
                <w:rFonts w:eastAsia="SimSun"/>
                <w:lang w:eastAsia="en-GB"/>
              </w:rPr>
              <w:t>CyberCAV</w:t>
            </w:r>
            <w:proofErr w:type="spellEnd"/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004214" w:rsidRDefault="00004214" w:rsidP="00F51411">
            <w:pPr>
              <w:snapToGrid w:val="0"/>
              <w:spacing w:after="0" w:line="240" w:lineRule="auto"/>
            </w:pPr>
            <w:r w:rsidRPr="00004214">
              <w:t>Revised to S1-182477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004214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004214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14" w:rsidRPr="00004214" w:rsidRDefault="00004214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0421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14" w:rsidRPr="00004214" w:rsidRDefault="009B2EE6" w:rsidP="00F51411">
            <w:pPr>
              <w:spacing w:after="0" w:line="240" w:lineRule="auto"/>
            </w:pPr>
            <w:hyperlink r:id="rId59" w:history="1">
              <w:r w:rsidR="00004214" w:rsidRPr="00004214">
                <w:rPr>
                  <w:rStyle w:val="Hyperlink"/>
                  <w:rFonts w:cs="Arial"/>
                  <w:color w:val="auto"/>
                </w:rPr>
                <w:t>S1-182477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14" w:rsidRPr="00004214" w:rsidRDefault="00004214" w:rsidP="00F51411">
            <w:pPr>
              <w:snapToGrid w:val="0"/>
              <w:spacing w:after="0" w:line="240" w:lineRule="auto"/>
            </w:pPr>
            <w:r w:rsidRPr="00004214">
              <w:t>Qualcomm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14" w:rsidRPr="00004214" w:rsidRDefault="00004214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04214">
              <w:rPr>
                <w:rFonts w:eastAsia="SimSun"/>
                <w:lang w:eastAsia="en-GB"/>
              </w:rPr>
              <w:t xml:space="preserve">Discussion of Ethernet support requirements in SMARTER vs </w:t>
            </w:r>
            <w:proofErr w:type="spellStart"/>
            <w:r w:rsidRPr="00004214">
              <w:rPr>
                <w:rFonts w:eastAsia="SimSun"/>
                <w:lang w:eastAsia="en-GB"/>
              </w:rPr>
              <w:t>CyberCAV</w:t>
            </w:r>
            <w:proofErr w:type="spellEnd"/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14" w:rsidRPr="00004214" w:rsidRDefault="00004214" w:rsidP="00F51411">
            <w:pPr>
              <w:snapToGrid w:val="0"/>
              <w:spacing w:after="0" w:line="240" w:lineRule="auto"/>
            </w:pPr>
            <w:r>
              <w:t>22.104 aspect from 2101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14" w:rsidRPr="00004214" w:rsidRDefault="00004214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004214">
              <w:rPr>
                <w:rFonts w:eastAsia="Times New Roman" w:cs="Arial"/>
                <w:szCs w:val="18"/>
                <w:lang w:val="en-US" w:eastAsia="ar-SA"/>
              </w:rPr>
              <w:t>Revision of S1-182101.</w:t>
            </w:r>
          </w:p>
        </w:tc>
      </w:tr>
      <w:tr w:rsidR="00004214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14" w:rsidRPr="00A75C05" w:rsidRDefault="00004214" w:rsidP="003A6E2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14" w:rsidRPr="00EE048E" w:rsidRDefault="009B2EE6" w:rsidP="00004214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0" w:history="1">
              <w:r w:rsidR="00004214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</w:t>
              </w:r>
              <w:r w:rsidR="00004214">
                <w:rPr>
                  <w:rStyle w:val="Hyperlink"/>
                  <w:rFonts w:eastAsia="Times New Roman" w:cs="Arial"/>
                  <w:szCs w:val="18"/>
                  <w:lang w:eastAsia="ar-SA"/>
                </w:rPr>
                <w:t>476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14" w:rsidRPr="00A75C05" w:rsidRDefault="00004214" w:rsidP="003A6E23">
            <w:pPr>
              <w:snapToGrid w:val="0"/>
              <w:spacing w:after="0" w:line="240" w:lineRule="auto"/>
            </w:pPr>
            <w:r>
              <w:t>Qualcomm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14" w:rsidRPr="00A75C05" w:rsidRDefault="00004214" w:rsidP="003A6E2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CR for 3</w:t>
            </w:r>
            <w:r w:rsidRPr="00004214">
              <w:rPr>
                <w:rFonts w:eastAsia="SimSun"/>
                <w:vertAlign w:val="superscript"/>
                <w:lang w:eastAsia="en-GB"/>
              </w:rPr>
              <w:t>rd</w:t>
            </w:r>
            <w:r>
              <w:rPr>
                <w:rFonts w:eastAsia="SimSun"/>
                <w:lang w:eastAsia="en-GB"/>
              </w:rPr>
              <w:t xml:space="preserve"> aspect from 2101 - Discussion of </w:t>
            </w:r>
            <w:r w:rsidRPr="009610FA">
              <w:rPr>
                <w:rFonts w:eastAsia="SimSun"/>
                <w:lang w:eastAsia="en-GB"/>
              </w:rPr>
              <w:t xml:space="preserve">Ethernet support requirements </w:t>
            </w:r>
            <w:r>
              <w:rPr>
                <w:rFonts w:eastAsia="SimSun"/>
                <w:lang w:eastAsia="en-GB"/>
              </w:rPr>
              <w:t>in SMARTER vs</w:t>
            </w:r>
            <w:r w:rsidRPr="009610FA">
              <w:rPr>
                <w:rFonts w:eastAsia="SimSun"/>
                <w:lang w:eastAsia="en-GB"/>
              </w:rPr>
              <w:t xml:space="preserve"> </w:t>
            </w:r>
            <w:proofErr w:type="spellStart"/>
            <w:r w:rsidRPr="009610FA">
              <w:rPr>
                <w:rFonts w:eastAsia="SimSun"/>
                <w:lang w:eastAsia="en-GB"/>
              </w:rPr>
              <w:t>CyberCAV</w:t>
            </w:r>
            <w:proofErr w:type="spellEnd"/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14" w:rsidRPr="003E736E" w:rsidRDefault="00004214" w:rsidP="003A6E23">
            <w:pPr>
              <w:snapToGrid w:val="0"/>
              <w:spacing w:after="0" w:line="240" w:lineRule="auto"/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214" w:rsidRPr="0037462D" w:rsidRDefault="00004214" w:rsidP="003A6E2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A75C05" w:rsidTr="003932BD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004214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0421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004214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1" w:history="1">
              <w:r w:rsidR="00AD0898" w:rsidRPr="0000421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S1-182100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004214" w:rsidRDefault="00AD0898" w:rsidP="00F51411">
            <w:pPr>
              <w:snapToGrid w:val="0"/>
              <w:spacing w:after="0" w:line="240" w:lineRule="auto"/>
            </w:pPr>
            <w:r w:rsidRPr="00004214">
              <w:rPr>
                <w:rFonts w:eastAsia="SimSun"/>
                <w:lang w:eastAsia="en-GB"/>
              </w:rPr>
              <w:t>Qualcomm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004214" w:rsidRDefault="00AD0898" w:rsidP="00F51411">
            <w:pPr>
              <w:snapToGrid w:val="0"/>
              <w:spacing w:after="0" w:line="240" w:lineRule="auto"/>
            </w:pPr>
            <w:r w:rsidRPr="00004214">
              <w:rPr>
                <w:rFonts w:eastAsia="SimSun"/>
                <w:lang w:eastAsia="en-GB"/>
              </w:rPr>
              <w:t xml:space="preserve">Ethernet support requirements from CAV to </w:t>
            </w:r>
            <w:proofErr w:type="spellStart"/>
            <w:r w:rsidRPr="00004214">
              <w:rPr>
                <w:rFonts w:eastAsia="SimSun"/>
                <w:lang w:eastAsia="en-GB"/>
              </w:rPr>
              <w:t>CyberCAV</w:t>
            </w:r>
            <w:proofErr w:type="spellEnd"/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004214" w:rsidRDefault="00004214" w:rsidP="00F51411">
            <w:pPr>
              <w:snapToGrid w:val="0"/>
              <w:spacing w:after="0" w:line="240" w:lineRule="auto"/>
            </w:pPr>
            <w:r w:rsidRPr="00004214">
              <w:t>Endorsed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004214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A75C05" w:rsidTr="003932BD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932BD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932B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932BD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2" w:history="1">
              <w:r w:rsidR="00AD0898" w:rsidRPr="003932B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S1-182103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932BD" w:rsidRDefault="00AD0898" w:rsidP="00F51411">
            <w:pPr>
              <w:snapToGrid w:val="0"/>
              <w:spacing w:after="0" w:line="240" w:lineRule="auto"/>
            </w:pPr>
            <w:r w:rsidRPr="003932BD">
              <w:t>Qualcomm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932BD" w:rsidRDefault="00AD0898" w:rsidP="00F51411">
            <w:pPr>
              <w:snapToGrid w:val="0"/>
              <w:spacing w:after="0" w:line="240" w:lineRule="auto"/>
            </w:pPr>
            <w:proofErr w:type="spellStart"/>
            <w:r w:rsidRPr="003932BD">
              <w:rPr>
                <w:rFonts w:eastAsia="SimSun"/>
                <w:lang w:eastAsia="en-GB"/>
              </w:rPr>
              <w:t>CyberCAV</w:t>
            </w:r>
            <w:proofErr w:type="spellEnd"/>
            <w:r w:rsidRPr="003932BD">
              <w:rPr>
                <w:rFonts w:eastAsia="SimSun"/>
                <w:lang w:eastAsia="en-GB"/>
              </w:rPr>
              <w:t xml:space="preserve"> requirement for network name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932BD" w:rsidRDefault="003932BD" w:rsidP="00F51411">
            <w:pPr>
              <w:snapToGrid w:val="0"/>
              <w:spacing w:after="0" w:line="240" w:lineRule="auto"/>
            </w:pPr>
            <w:r w:rsidRPr="003932BD">
              <w:t>Revised to S1-182478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932BD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3932BD" w:rsidRPr="00A75C05" w:rsidTr="003932BD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BD" w:rsidRPr="003932BD" w:rsidRDefault="003932BD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932B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BD" w:rsidRPr="003932BD" w:rsidRDefault="009B2EE6" w:rsidP="00F51411">
            <w:pPr>
              <w:spacing w:after="0" w:line="240" w:lineRule="auto"/>
            </w:pPr>
            <w:hyperlink r:id="rId63" w:history="1">
              <w:r w:rsidR="003932BD" w:rsidRPr="003932BD">
                <w:rPr>
                  <w:rStyle w:val="Hyperlink"/>
                  <w:rFonts w:cs="Arial"/>
                  <w:color w:val="auto"/>
                </w:rPr>
                <w:t>S1-182478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BD" w:rsidRPr="003932BD" w:rsidRDefault="003932BD" w:rsidP="00F51411">
            <w:pPr>
              <w:snapToGrid w:val="0"/>
              <w:spacing w:after="0" w:line="240" w:lineRule="auto"/>
            </w:pPr>
            <w:r w:rsidRPr="003932BD">
              <w:t>Qualcomm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BD" w:rsidRPr="003932BD" w:rsidRDefault="003932BD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3932BD">
              <w:rPr>
                <w:rFonts w:eastAsia="SimSun"/>
                <w:lang w:eastAsia="en-GB"/>
              </w:rPr>
              <w:t>CyberCAV</w:t>
            </w:r>
            <w:proofErr w:type="spellEnd"/>
            <w:r w:rsidRPr="003932BD">
              <w:rPr>
                <w:rFonts w:eastAsia="SimSun"/>
                <w:lang w:eastAsia="en-GB"/>
              </w:rPr>
              <w:t xml:space="preserve"> requirement for network name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BD" w:rsidRPr="003932BD" w:rsidRDefault="003932BD" w:rsidP="00F51411">
            <w:pPr>
              <w:snapToGrid w:val="0"/>
              <w:spacing w:after="0" w:line="240" w:lineRule="auto"/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BD" w:rsidRPr="003932BD" w:rsidRDefault="003932BD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932BD">
              <w:rPr>
                <w:rFonts w:eastAsia="Times New Roman" w:cs="Arial"/>
                <w:szCs w:val="18"/>
                <w:lang w:val="en-US" w:eastAsia="ar-SA"/>
              </w:rPr>
              <w:t>Revision of S1-182103.</w:t>
            </w:r>
          </w:p>
        </w:tc>
      </w:tr>
      <w:tr w:rsidR="00AD0898" w:rsidRPr="00A75C05" w:rsidTr="003932BD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932BD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932B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932BD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4" w:history="1">
              <w:r w:rsidR="00AD0898" w:rsidRPr="003932B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S1-182240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932BD" w:rsidRDefault="00AD0898" w:rsidP="00F51411">
            <w:pPr>
              <w:snapToGrid w:val="0"/>
              <w:spacing w:after="0" w:line="240" w:lineRule="auto"/>
            </w:pPr>
            <w:r w:rsidRPr="003932BD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932BD" w:rsidRDefault="00AD0898" w:rsidP="00F51411">
            <w:pPr>
              <w:snapToGrid w:val="0"/>
              <w:spacing w:after="0" w:line="240" w:lineRule="auto"/>
            </w:pPr>
            <w:proofErr w:type="spellStart"/>
            <w:r w:rsidRPr="003932BD">
              <w:rPr>
                <w:rFonts w:eastAsia="SimSun"/>
                <w:lang w:eastAsia="en-GB"/>
              </w:rPr>
              <w:t>cyberCAV</w:t>
            </w:r>
            <w:proofErr w:type="spellEnd"/>
            <w:r w:rsidRPr="003932BD">
              <w:rPr>
                <w:rFonts w:eastAsia="SimSun"/>
                <w:lang w:eastAsia="en-GB"/>
              </w:rPr>
              <w:t xml:space="preserve"> – 22.104 – order of annexes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932BD" w:rsidRDefault="003932BD" w:rsidP="00F51411">
            <w:pPr>
              <w:snapToGrid w:val="0"/>
              <w:spacing w:after="0" w:line="240" w:lineRule="auto"/>
            </w:pPr>
            <w:r w:rsidRPr="003932BD">
              <w:t>Noted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932BD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A75C05" w:rsidTr="002B198B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D8175A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8175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D8175A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5" w:history="1">
              <w:r w:rsidR="00AD0898" w:rsidRPr="00D8175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S1-182283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D8175A" w:rsidRDefault="00AD0898" w:rsidP="00F51411">
            <w:pPr>
              <w:snapToGrid w:val="0"/>
              <w:spacing w:after="0" w:line="240" w:lineRule="auto"/>
            </w:pPr>
            <w:r w:rsidRPr="00D8175A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D8175A" w:rsidRDefault="00AD0898" w:rsidP="00F51411">
            <w:pPr>
              <w:snapToGrid w:val="0"/>
              <w:spacing w:after="0" w:line="240" w:lineRule="auto"/>
            </w:pPr>
            <w:proofErr w:type="spellStart"/>
            <w:r w:rsidRPr="00D8175A">
              <w:rPr>
                <w:rFonts w:eastAsia="SimSun"/>
                <w:lang w:eastAsia="en-GB"/>
              </w:rPr>
              <w:t>cyberCAV</w:t>
            </w:r>
            <w:proofErr w:type="spellEnd"/>
            <w:r w:rsidRPr="00D8175A">
              <w:rPr>
                <w:rFonts w:eastAsia="SimSun"/>
                <w:lang w:eastAsia="en-GB"/>
              </w:rPr>
              <w:t xml:space="preserve"> – 22.104 – summary of service performance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D8175A" w:rsidRDefault="00AD0898" w:rsidP="00F51411">
            <w:pPr>
              <w:snapToGrid w:val="0"/>
              <w:spacing w:after="0" w:line="240" w:lineRule="auto"/>
            </w:pPr>
            <w:r w:rsidRPr="00D8175A">
              <w:t>Revised to S1-182403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D8175A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8175A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Check Styles. Check figure.</w:t>
            </w:r>
          </w:p>
        </w:tc>
      </w:tr>
      <w:tr w:rsidR="00AD0898" w:rsidRPr="00A75C05" w:rsidTr="00362420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B198B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B198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B198B" w:rsidRDefault="009B2EE6" w:rsidP="00F51411">
            <w:pPr>
              <w:spacing w:after="0" w:line="240" w:lineRule="auto"/>
            </w:pPr>
            <w:hyperlink r:id="rId66" w:history="1">
              <w:r w:rsidR="00AD0898" w:rsidRPr="002B198B">
                <w:rPr>
                  <w:rStyle w:val="Hyperlink"/>
                  <w:rFonts w:cs="Arial"/>
                  <w:color w:val="auto"/>
                </w:rPr>
                <w:t>S1-182403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B198B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B198B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B198B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2B198B">
              <w:rPr>
                <w:rFonts w:eastAsia="SimSun"/>
                <w:lang w:eastAsia="en-GB"/>
              </w:rPr>
              <w:t>cyberCAV</w:t>
            </w:r>
            <w:proofErr w:type="spellEnd"/>
            <w:r w:rsidRPr="002B198B">
              <w:rPr>
                <w:rFonts w:eastAsia="SimSun"/>
                <w:lang w:eastAsia="en-GB"/>
              </w:rPr>
              <w:t xml:space="preserve"> – 22.104 – summary of service performance requirements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B198B" w:rsidRDefault="002B198B" w:rsidP="00F51411">
            <w:pPr>
              <w:snapToGrid w:val="0"/>
              <w:spacing w:after="0" w:line="240" w:lineRule="auto"/>
            </w:pPr>
            <w:r w:rsidRPr="002B198B">
              <w:t>Noted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2B198B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B198B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Check Styles. Check figure.</w:t>
            </w:r>
          </w:p>
          <w:p w:rsidR="00AD0898" w:rsidRPr="002B198B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B198B">
              <w:rPr>
                <w:rFonts w:eastAsia="Times New Roman" w:cs="Arial"/>
                <w:szCs w:val="18"/>
                <w:lang w:val="en-US" w:eastAsia="ar-SA"/>
              </w:rPr>
              <w:t>Revision of S1-182283.</w:t>
            </w:r>
          </w:p>
        </w:tc>
      </w:tr>
      <w:tr w:rsidR="00AD0898" w:rsidRPr="00A75C05" w:rsidTr="00362420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D0898" w:rsidRPr="00362420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6242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D0898" w:rsidRPr="00362420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7" w:history="1">
              <w:r w:rsidR="00AD0898" w:rsidRPr="0036242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S1-182285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D0898" w:rsidRPr="00362420" w:rsidRDefault="00AD0898" w:rsidP="00F51411">
            <w:pPr>
              <w:snapToGrid w:val="0"/>
              <w:spacing w:after="0" w:line="240" w:lineRule="auto"/>
            </w:pPr>
            <w:r w:rsidRPr="00362420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D0898" w:rsidRPr="00362420" w:rsidRDefault="00AD0898" w:rsidP="00F51411">
            <w:pPr>
              <w:snapToGrid w:val="0"/>
              <w:spacing w:after="0" w:line="240" w:lineRule="auto"/>
            </w:pPr>
            <w:proofErr w:type="spellStart"/>
            <w:r w:rsidRPr="00362420">
              <w:rPr>
                <w:rFonts w:eastAsia="SimSun"/>
                <w:lang w:eastAsia="en-GB"/>
              </w:rPr>
              <w:t>cyberCAV</w:t>
            </w:r>
            <w:proofErr w:type="spellEnd"/>
            <w:r w:rsidRPr="00362420">
              <w:rPr>
                <w:rFonts w:eastAsia="SimSun"/>
                <w:lang w:eastAsia="en-GB"/>
              </w:rPr>
              <w:t xml:space="preserve"> – 22.104 – annexe – communication errors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D0898" w:rsidRPr="00362420" w:rsidRDefault="00362420" w:rsidP="00F51411">
            <w:pPr>
              <w:snapToGrid w:val="0"/>
              <w:spacing w:after="0" w:line="240" w:lineRule="auto"/>
            </w:pPr>
            <w:r w:rsidRPr="00362420">
              <w:t>Agreed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62420" w:rsidRDefault="00362420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AD0898" w:rsidRPr="00362420" w:rsidRDefault="00362420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362420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AD0898" w:rsidRPr="00A75C05" w:rsidTr="00362420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AF5AD5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F5AD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AF5AD5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8" w:history="1">
              <w:r w:rsidR="00AD0898" w:rsidRPr="00AF5AD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S1-182296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AF5AD5" w:rsidRDefault="00AD0898" w:rsidP="00F51411">
            <w:pPr>
              <w:snapToGrid w:val="0"/>
              <w:spacing w:after="0" w:line="240" w:lineRule="auto"/>
            </w:pPr>
            <w:r w:rsidRPr="00AF5AD5"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AF5AD5" w:rsidRDefault="00AD0898" w:rsidP="00F51411">
            <w:pPr>
              <w:snapToGrid w:val="0"/>
              <w:spacing w:after="0" w:line="240" w:lineRule="auto"/>
            </w:pPr>
            <w:proofErr w:type="spellStart"/>
            <w:r w:rsidRPr="00AF5AD5">
              <w:rPr>
                <w:rFonts w:eastAsia="SimSun"/>
                <w:lang w:eastAsia="en-GB"/>
              </w:rPr>
              <w:t>cyberCAV</w:t>
            </w:r>
            <w:proofErr w:type="spellEnd"/>
            <w:r w:rsidRPr="00AF5AD5">
              <w:rPr>
                <w:rFonts w:eastAsia="SimSun"/>
                <w:lang w:eastAsia="en-GB"/>
              </w:rPr>
              <w:t xml:space="preserve"> – 22.104 – annexe – characteristic parameters and influence quantities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AF5AD5" w:rsidRDefault="00AD0898" w:rsidP="00F51411">
            <w:pPr>
              <w:snapToGrid w:val="0"/>
              <w:spacing w:after="0" w:line="240" w:lineRule="auto"/>
            </w:pPr>
            <w:r w:rsidRPr="00AF5AD5">
              <w:t>Revised to S1-182406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AF5AD5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A75C05" w:rsidTr="00362420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62420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6242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62420" w:rsidRDefault="009B2EE6" w:rsidP="00F51411">
            <w:pPr>
              <w:spacing w:after="0" w:line="240" w:lineRule="auto"/>
            </w:pPr>
            <w:hyperlink r:id="rId69" w:history="1">
              <w:r w:rsidR="00AD0898" w:rsidRPr="00362420">
                <w:rPr>
                  <w:rStyle w:val="Hyperlink"/>
                  <w:rFonts w:cs="Arial"/>
                  <w:color w:val="auto"/>
                </w:rPr>
                <w:t>S1-182406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62420" w:rsidRDefault="00AD0898" w:rsidP="00F51411">
            <w:pPr>
              <w:snapToGrid w:val="0"/>
              <w:spacing w:after="0" w:line="240" w:lineRule="auto"/>
            </w:pPr>
            <w:r w:rsidRPr="00362420">
              <w:t>Siemens AG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62420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362420">
              <w:rPr>
                <w:rFonts w:eastAsia="SimSun"/>
                <w:lang w:eastAsia="en-GB"/>
              </w:rPr>
              <w:t>cyberCAV</w:t>
            </w:r>
            <w:proofErr w:type="spellEnd"/>
            <w:r w:rsidRPr="00362420">
              <w:rPr>
                <w:rFonts w:eastAsia="SimSun"/>
                <w:lang w:eastAsia="en-GB"/>
              </w:rPr>
              <w:t xml:space="preserve"> – 22.104 – annexe – characteristic parameters and influence quantities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62420" w:rsidRDefault="00362420" w:rsidP="00F51411">
            <w:pPr>
              <w:snapToGrid w:val="0"/>
              <w:spacing w:after="0" w:line="240" w:lineRule="auto"/>
            </w:pPr>
            <w:r w:rsidRPr="00362420">
              <w:t>Revised to S1-182479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62420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62420">
              <w:rPr>
                <w:rFonts w:eastAsia="Times New Roman" w:cs="Arial"/>
                <w:szCs w:val="18"/>
                <w:lang w:val="en-US" w:eastAsia="ar-SA"/>
              </w:rPr>
              <w:t>Revision of S1-182296.</w:t>
            </w:r>
          </w:p>
        </w:tc>
      </w:tr>
      <w:tr w:rsidR="00362420" w:rsidRPr="00A75C05" w:rsidTr="00E7773D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420" w:rsidRPr="00362420" w:rsidRDefault="00362420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6242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420" w:rsidRPr="00362420" w:rsidRDefault="009B2EE6" w:rsidP="00F51411">
            <w:pPr>
              <w:spacing w:after="0" w:line="240" w:lineRule="auto"/>
            </w:pPr>
            <w:hyperlink r:id="rId70" w:history="1">
              <w:r w:rsidR="00362420" w:rsidRPr="00362420">
                <w:rPr>
                  <w:rStyle w:val="Hyperlink"/>
                  <w:rFonts w:cs="Arial"/>
                  <w:color w:val="auto"/>
                </w:rPr>
                <w:t>S1-182479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420" w:rsidRPr="00362420" w:rsidRDefault="00362420" w:rsidP="00F51411">
            <w:pPr>
              <w:snapToGrid w:val="0"/>
              <w:spacing w:after="0" w:line="240" w:lineRule="auto"/>
            </w:pPr>
            <w:r w:rsidRPr="00362420">
              <w:t>Siemens AG</w:t>
            </w:r>
            <w:r w:rsidR="00E7773D">
              <w:t>, Huawei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420" w:rsidRPr="00362420" w:rsidRDefault="00362420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362420">
              <w:rPr>
                <w:rFonts w:eastAsia="SimSun"/>
                <w:lang w:eastAsia="en-GB"/>
              </w:rPr>
              <w:t>cyberCAV</w:t>
            </w:r>
            <w:proofErr w:type="spellEnd"/>
            <w:r w:rsidRPr="00362420">
              <w:rPr>
                <w:rFonts w:eastAsia="SimSun"/>
                <w:lang w:eastAsia="en-GB"/>
              </w:rPr>
              <w:t xml:space="preserve"> – 22.104 – annexe – characteristic parameters and influence quantities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420" w:rsidRPr="00362420" w:rsidRDefault="00E7773D" w:rsidP="00F51411">
            <w:pPr>
              <w:snapToGrid w:val="0"/>
              <w:spacing w:after="0" w:line="240" w:lineRule="auto"/>
            </w:pPr>
            <w:r>
              <w:t>Merger of 2296 and 2210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420" w:rsidRDefault="00362420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62420">
              <w:rPr>
                <w:rFonts w:eastAsia="Times New Roman" w:cs="Arial"/>
                <w:i/>
                <w:szCs w:val="18"/>
                <w:lang w:val="en-US" w:eastAsia="ar-SA"/>
              </w:rPr>
              <w:t>Revision of S1-182296.</w:t>
            </w:r>
          </w:p>
          <w:p w:rsidR="00362420" w:rsidRPr="00362420" w:rsidRDefault="00362420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62420">
              <w:rPr>
                <w:rFonts w:eastAsia="Times New Roman" w:cs="Arial"/>
                <w:szCs w:val="18"/>
                <w:lang w:val="en-US" w:eastAsia="ar-SA"/>
              </w:rPr>
              <w:t>Revision of S1-182406.</w:t>
            </w:r>
          </w:p>
        </w:tc>
      </w:tr>
      <w:tr w:rsidR="00AD0898" w:rsidRPr="00A75C05" w:rsidTr="00E7773D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E7773D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7773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E7773D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1" w:history="1">
              <w:r w:rsidR="00AD0898" w:rsidRPr="00E7773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S1-182210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E7773D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7773D">
              <w:rPr>
                <w:rFonts w:eastAsia="SimSun"/>
                <w:lang w:eastAsia="en-GB"/>
              </w:rPr>
              <w:t>Huawei, Siemens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E7773D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E7773D">
              <w:rPr>
                <w:rFonts w:eastAsia="SimSun"/>
                <w:lang w:eastAsia="en-GB"/>
              </w:rPr>
              <w:t>cyberCAV</w:t>
            </w:r>
            <w:proofErr w:type="spellEnd"/>
            <w:r w:rsidRPr="00E7773D">
              <w:rPr>
                <w:rFonts w:eastAsia="SimSun"/>
                <w:lang w:eastAsia="en-GB"/>
              </w:rPr>
              <w:t>– 22.104 – Annex: timeliness attribute for time accuracy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E7773D" w:rsidRDefault="00E7773D" w:rsidP="00F51411">
            <w:pPr>
              <w:snapToGrid w:val="0"/>
              <w:spacing w:after="0" w:line="240" w:lineRule="auto"/>
            </w:pPr>
            <w:r>
              <w:t xml:space="preserve">Revised to </w:t>
            </w:r>
            <w:hyperlink r:id="rId72" w:history="1">
              <w:r w:rsidRPr="00362420">
                <w:rPr>
                  <w:rStyle w:val="Hyperlink"/>
                  <w:rFonts w:cs="Arial"/>
                  <w:color w:val="auto"/>
                </w:rPr>
                <w:t>S1-182479</w:t>
              </w:r>
            </w:hyperlink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E7773D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</w:tr>
      <w:tr w:rsidR="00AD0898" w:rsidRPr="00B04844" w:rsidTr="003A6E23">
        <w:trPr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AD0898" w:rsidRPr="00F45489" w:rsidRDefault="00AD0898" w:rsidP="00F5141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Other</w:t>
            </w:r>
          </w:p>
        </w:tc>
      </w:tr>
      <w:tr w:rsidR="00AD0898" w:rsidRPr="00A75C05" w:rsidTr="003A6E23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A6E23" w:rsidRDefault="00AD0898" w:rsidP="00F51411">
            <w:pPr>
              <w:snapToGrid w:val="0"/>
              <w:spacing w:after="0" w:line="240" w:lineRule="auto"/>
              <w:rPr>
                <w:noProof/>
              </w:rPr>
            </w:pPr>
            <w:r w:rsidRPr="003A6E23">
              <w:rPr>
                <w:noProof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A6E23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3" w:history="1">
              <w:r w:rsidR="00AD0898" w:rsidRPr="003A6E2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S1-182213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A6E23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3A6E23">
              <w:rPr>
                <w:rFonts w:eastAsia="SimSun"/>
                <w:lang w:eastAsia="en-GB"/>
              </w:rPr>
              <w:t>Huawei Technologies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A6E23" w:rsidRDefault="00AD0898" w:rsidP="00F5141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3A6E23">
              <w:rPr>
                <w:rFonts w:eastAsia="SimSun"/>
                <w:lang w:eastAsia="en-GB"/>
              </w:rPr>
              <w:t>Annex: communication service availability and reliability vs PER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A6E23" w:rsidRDefault="003A6E23" w:rsidP="00F51411">
            <w:pPr>
              <w:snapToGrid w:val="0"/>
              <w:spacing w:after="0" w:line="240" w:lineRule="auto"/>
              <w:rPr>
                <w:noProof/>
              </w:rPr>
            </w:pPr>
            <w:r w:rsidRPr="003A6E23">
              <w:rPr>
                <w:noProof/>
              </w:rPr>
              <w:t>Noted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D0898" w:rsidRPr="003A6E23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A6E23">
              <w:rPr>
                <w:rFonts w:eastAsia="Times New Roman" w:cs="Arial"/>
                <w:szCs w:val="18"/>
                <w:highlight w:val="yellow"/>
                <w:lang w:val="en-US" w:eastAsia="ar-SA"/>
              </w:rPr>
              <w:t>LATE DOCUMENT</w:t>
            </w:r>
          </w:p>
        </w:tc>
      </w:tr>
      <w:tr w:rsidR="00AD0898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EE048E" w:rsidRDefault="00AD0898" w:rsidP="00F51411">
            <w:pPr>
              <w:snapToGrid w:val="0"/>
              <w:spacing w:after="0" w:line="240" w:lineRule="auto"/>
              <w:rPr>
                <w:noProof/>
              </w:rPr>
            </w:pPr>
            <w:r w:rsidRPr="00EE048E">
              <w:rPr>
                <w:noProof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EE048E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4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S1-182307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EE048E" w:rsidRDefault="00AD0898" w:rsidP="00F51411">
            <w:pPr>
              <w:spacing w:after="0" w:line="240" w:lineRule="auto"/>
              <w:rPr>
                <w:noProof/>
              </w:rPr>
            </w:pPr>
            <w:r w:rsidRPr="00EE048E">
              <w:rPr>
                <w:noProof/>
              </w:rPr>
              <w:t>Huawei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EE048E" w:rsidRDefault="00AD0898" w:rsidP="00F51411">
            <w:pPr>
              <w:spacing w:after="0" w:line="240" w:lineRule="auto"/>
              <w:rPr>
                <w:noProof/>
              </w:rPr>
            </w:pPr>
            <w:r w:rsidRPr="00EE048E">
              <w:rPr>
                <w:noProof/>
              </w:rPr>
              <w:t>pCR to 22.104 on Clock Synchronization Service Performance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EE048E" w:rsidRDefault="00AD0898" w:rsidP="00F51411">
            <w:pPr>
              <w:snapToGrid w:val="0"/>
              <w:spacing w:after="0" w:line="240" w:lineRule="auto"/>
              <w:rPr>
                <w:noProof/>
              </w:rPr>
            </w:pPr>
            <w:r w:rsidRPr="00EE048E">
              <w:rPr>
                <w:noProof/>
              </w:rPr>
              <w:t>Withdrawn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EE048E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highlight w:val="red"/>
                <w:lang w:val="en-US" w:eastAsia="ar-SA"/>
              </w:rPr>
            </w:pPr>
          </w:p>
        </w:tc>
      </w:tr>
      <w:tr w:rsidR="00AD0898" w:rsidRPr="00A75C05" w:rsidTr="00004214">
        <w:trPr>
          <w:trHeight w:val="20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1972B2" w:rsidRDefault="00AD0898" w:rsidP="00F51411">
            <w:pPr>
              <w:snapToGrid w:val="0"/>
              <w:spacing w:after="0" w:line="240" w:lineRule="auto"/>
              <w:rPr>
                <w:noProof/>
              </w:rPr>
            </w:pPr>
            <w:r w:rsidRPr="001972B2">
              <w:rPr>
                <w:noProof/>
              </w:rPr>
              <w:lastRenderedPageBreak/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1972B2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5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S1-182308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1972B2" w:rsidRDefault="00AD0898" w:rsidP="00F51411">
            <w:pPr>
              <w:rPr>
                <w:noProof/>
              </w:rPr>
            </w:pPr>
            <w:r w:rsidRPr="001972B2">
              <w:rPr>
                <w:noProof/>
              </w:rPr>
              <w:t>Huawei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1972B2" w:rsidRDefault="00AD0898" w:rsidP="00F51411">
            <w:pPr>
              <w:rPr>
                <w:noProof/>
              </w:rPr>
            </w:pPr>
            <w:r w:rsidRPr="001972B2">
              <w:rPr>
                <w:noProof/>
              </w:rPr>
              <w:t>pCR to 22.104 on Annex: timeliness attribute for time accuracy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1972B2" w:rsidRDefault="00AD0898" w:rsidP="00F51411">
            <w:pPr>
              <w:snapToGrid w:val="0"/>
              <w:spacing w:after="0" w:line="240" w:lineRule="auto"/>
              <w:rPr>
                <w:noProof/>
              </w:rPr>
            </w:pPr>
            <w:r w:rsidRPr="001972B2">
              <w:rPr>
                <w:noProof/>
              </w:rPr>
              <w:t>Withdrawn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1972B2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highlight w:val="red"/>
                <w:lang w:val="en-US" w:eastAsia="ar-SA"/>
              </w:rPr>
            </w:pPr>
          </w:p>
        </w:tc>
      </w:tr>
      <w:tr w:rsidR="00AD0898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1972B2" w:rsidRDefault="00AD0898" w:rsidP="00F51411">
            <w:pPr>
              <w:snapToGrid w:val="0"/>
              <w:spacing w:after="0" w:line="240" w:lineRule="auto"/>
              <w:rPr>
                <w:noProof/>
              </w:rPr>
            </w:pPr>
            <w:r w:rsidRPr="001972B2">
              <w:rPr>
                <w:noProof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1972B2" w:rsidRDefault="009B2EE6" w:rsidP="00F51411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6" w:history="1">
              <w:r w:rsidR="00AD0898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S1-182309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1972B2" w:rsidRDefault="00AD0898" w:rsidP="00F51411">
            <w:pPr>
              <w:rPr>
                <w:noProof/>
              </w:rPr>
            </w:pPr>
            <w:r w:rsidRPr="001972B2">
              <w:rPr>
                <w:noProof/>
              </w:rPr>
              <w:t>Huawei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1972B2" w:rsidRDefault="00AD0898" w:rsidP="00F51411">
            <w:pPr>
              <w:rPr>
                <w:noProof/>
              </w:rPr>
            </w:pPr>
            <w:r w:rsidRPr="001972B2">
              <w:rPr>
                <w:noProof/>
              </w:rPr>
              <w:t>pCR to 22.104 on Annex: communication service availability and reliability vs PER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1972B2" w:rsidRDefault="00AD0898" w:rsidP="00F51411">
            <w:pPr>
              <w:snapToGrid w:val="0"/>
              <w:spacing w:after="0" w:line="240" w:lineRule="auto"/>
              <w:rPr>
                <w:noProof/>
              </w:rPr>
            </w:pPr>
            <w:r w:rsidRPr="001972B2">
              <w:rPr>
                <w:noProof/>
              </w:rPr>
              <w:t>Withdrawn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D0898" w:rsidRPr="001972B2" w:rsidRDefault="00AD0898" w:rsidP="00F51411">
            <w:pPr>
              <w:spacing w:after="0" w:line="240" w:lineRule="auto"/>
              <w:rPr>
                <w:rFonts w:eastAsia="Times New Roman" w:cs="Arial"/>
                <w:szCs w:val="18"/>
                <w:highlight w:val="red"/>
                <w:lang w:val="en-US" w:eastAsia="ar-SA"/>
              </w:rPr>
            </w:pPr>
          </w:p>
        </w:tc>
      </w:tr>
      <w:tr w:rsidR="00AD0898" w:rsidRPr="00B81C05" w:rsidTr="00004214">
        <w:trPr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AD0898" w:rsidRPr="00B81C05" w:rsidRDefault="00AD0898" w:rsidP="00F51411">
            <w:pPr>
              <w:pStyle w:val="Heading3"/>
            </w:pPr>
            <w:proofErr w:type="spellStart"/>
            <w:proofErr w:type="gramStart"/>
            <w:r>
              <w:t>cyberCAV</w:t>
            </w:r>
            <w:proofErr w:type="spellEnd"/>
            <w:proofErr w:type="gramEnd"/>
            <w:r>
              <w:t xml:space="preserve"> drafting session information and </w:t>
            </w:r>
            <w:proofErr w:type="spellStart"/>
            <w:r>
              <w:t>cyberCAV</w:t>
            </w:r>
            <w:proofErr w:type="spellEnd"/>
            <w:r>
              <w:t xml:space="preserve"> output</w:t>
            </w:r>
          </w:p>
        </w:tc>
      </w:tr>
      <w:tr w:rsidR="00AD0898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156AC9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197B46" w:rsidRDefault="009B2EE6" w:rsidP="00F5141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7" w:history="1">
              <w:r w:rsidR="00AD0898" w:rsidRPr="00197B46">
                <w:rPr>
                  <w:rStyle w:val="Hyperlink"/>
                  <w:rFonts w:cs="Arial"/>
                </w:rPr>
                <w:t>S1-182</w:t>
              </w:r>
              <w:r w:rsidR="00AD0898">
                <w:rPr>
                  <w:rStyle w:val="Hyperlink"/>
                  <w:rFonts w:cs="Arial"/>
                </w:rPr>
                <w:t>344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156AC9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Siemens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156AC9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22.</w:t>
            </w:r>
            <w:r>
              <w:rPr>
                <w:rFonts w:eastAsia="Times New Roman" w:cs="Arial"/>
                <w:szCs w:val="18"/>
                <w:lang w:eastAsia="ar-SA"/>
              </w:rPr>
              <w:t>104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2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156AC9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156AC9" w:rsidRDefault="00AD0898" w:rsidP="00F5141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D0898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003002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197B46" w:rsidRDefault="009B2EE6" w:rsidP="00F5141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8" w:history="1">
              <w:r w:rsidR="00AD0898" w:rsidRPr="00197B46">
                <w:rPr>
                  <w:rStyle w:val="Hyperlink"/>
                  <w:rFonts w:cs="Arial"/>
                </w:rPr>
                <w:t>S1-182242</w:t>
              </w:r>
            </w:hyperlink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003002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3002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Siemens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003002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300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over page for presentation of TS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>22.</w:t>
            </w:r>
            <w:r>
              <w:rPr>
                <w:rFonts w:eastAsia="Times New Roman" w:cs="Arial"/>
                <w:szCs w:val="18"/>
                <w:lang w:eastAsia="ar-SA"/>
              </w:rPr>
              <w:t>104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 xml:space="preserve">.0 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003002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003002" w:rsidRDefault="00AD0898" w:rsidP="00F5141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D0898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D66E9C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197B46" w:rsidRDefault="00AD0898" w:rsidP="00F5141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197B46">
              <w:rPr>
                <w:rStyle w:val="Hyperlink"/>
                <w:rFonts w:cs="Arial"/>
              </w:rPr>
              <w:t>S1-182</w:t>
            </w:r>
            <w:r>
              <w:rPr>
                <w:rStyle w:val="Hyperlink"/>
                <w:rFonts w:cs="Arial"/>
              </w:rPr>
              <w:t>345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D66E9C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D66E9C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cyberCAV</w:t>
            </w:r>
            <w:proofErr w:type="spellEnd"/>
            <w:r w:rsidRPr="00D66E9C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D66E9C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D66E9C" w:rsidRDefault="00AD0898" w:rsidP="00F5141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D0898" w:rsidRPr="00A75C05" w:rsidTr="00004214">
        <w:trPr>
          <w:trHeight w:val="1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D66E9C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197B46" w:rsidRDefault="00AD0898" w:rsidP="00F5141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197B46">
              <w:rPr>
                <w:rStyle w:val="Hyperlink"/>
                <w:rFonts w:cs="Arial"/>
              </w:rPr>
              <w:t>S1-182</w:t>
            </w:r>
            <w:r>
              <w:rPr>
                <w:rStyle w:val="Hyperlink"/>
                <w:rFonts w:cs="Arial"/>
              </w:rPr>
              <w:t>346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D66E9C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D66E9C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cyberCAV</w:t>
            </w:r>
            <w:proofErr w:type="spellEnd"/>
            <w:r w:rsidRPr="00D66E9C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D66E9C" w:rsidRDefault="00AD0898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898" w:rsidRPr="00D66E9C" w:rsidRDefault="00AD0898" w:rsidP="00F5141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AD0898">
        <w:trPr>
          <w:trHeight w:val="141"/>
        </w:trPr>
        <w:tc>
          <w:tcPr>
            <w:tcW w:w="14499" w:type="dxa"/>
            <w:gridSpan w:val="11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E70D66" w:rsidRPr="00A75C05" w:rsidTr="00AD0898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D97695" w:rsidRDefault="00AD0898" w:rsidP="006408F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 w:rsidRPr="00AD0898">
              <w:rPr>
                <w:color w:val="1F497D"/>
              </w:rPr>
              <w:t>S1-182441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B615C1" w:rsidRDefault="00E70D6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B615C1" w:rsidRDefault="00E70D6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AD0898" w:rsidP="00E3725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KD: 2441~2500 (CAV+5GLANetc)</w:t>
            </w:r>
          </w:p>
        </w:tc>
      </w:tr>
      <w:tr w:rsidR="00E70D66" w:rsidRPr="00A75C05" w:rsidTr="00AD0898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AD0898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AD0898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AD0898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AD0898" w:rsidP="00AD089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t>S1-182480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AB1DB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AD0898">
        <w:trPr>
          <w:trHeight w:val="141"/>
        </w:trPr>
        <w:tc>
          <w:tcPr>
            <w:tcW w:w="14499" w:type="dxa"/>
            <w:gridSpan w:val="11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BE702A" w:rsidRPr="00A75C05" w:rsidTr="00AD0898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F5141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F5141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702A" w:rsidRPr="00A75C05" w:rsidTr="00AD0898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F5141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F5141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702A" w:rsidRPr="00A75C05" w:rsidTr="00AD0898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F5141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F5141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F5141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AD0898">
        <w:trPr>
          <w:trHeight w:val="141"/>
        </w:trPr>
        <w:tc>
          <w:tcPr>
            <w:tcW w:w="14499" w:type="dxa"/>
            <w:gridSpan w:val="11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r w:rsidRPr="004E36F9">
              <w:t>Summary of drafting session</w:t>
            </w:r>
          </w:p>
        </w:tc>
      </w:tr>
      <w:tr w:rsidR="002F6B03" w:rsidRPr="00A75C05" w:rsidTr="00AD0898">
        <w:trPr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894FB0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2F6B03" w:rsidRDefault="007737E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@ beginning: </w:t>
            </w:r>
            <w:r w:rsidR="002F6B03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</w:t>
            </w:r>
            <w:r w:rsidR="00915932">
              <w:rPr>
                <w:rFonts w:eastAsia="Arial Unicode MS" w:cs="Arial"/>
                <w:i/>
                <w:szCs w:val="18"/>
                <w:lang w:eastAsia="ko-KR"/>
              </w:rPr>
              <w:t>39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proofErr w:type="spellStart"/>
            <w:r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for FS_CAV;</w:t>
            </w:r>
            <w:r w:rsidR="003A6E23">
              <w:rPr>
                <w:rFonts w:eastAsia="Arial Unicode MS" w:cs="Arial"/>
                <w:i/>
                <w:szCs w:val="18"/>
                <w:lang w:eastAsia="ko-KR"/>
              </w:rPr>
              <w:t xml:space="preserve"> 21 left open (2168 was noted – the related CR(2444) discussion is still active); 1 LATE not handled (noted)</w:t>
            </w:r>
          </w:p>
          <w:p w:rsidR="003A6E23" w:rsidRDefault="00877A25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Technical contributions on 22.261(CRs, DPs), 22.104(</w:t>
            </w:r>
            <w:proofErr w:type="spellStart"/>
            <w:r>
              <w:rPr>
                <w:rFonts w:eastAsia="Arial Unicode MS" w:cs="Arial"/>
                <w:i/>
                <w:szCs w:val="18"/>
                <w:lang w:eastAsia="ko-KR"/>
              </w:rPr>
              <w:t>pCRs</w:t>
            </w:r>
            <w:proofErr w:type="spellEnd"/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) and on 22.804(CRs/DPs; clean-ups + new); Terminology (type-a/-b) and the related CR proposals; </w:t>
            </w:r>
          </w:p>
          <w:p w:rsidR="007737E3" w:rsidRPr="00640442" w:rsidRDefault="00640442" w:rsidP="00640442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640442">
              <w:t>Agreement</w:t>
            </w:r>
            <w:r w:rsidR="00746DFC">
              <w:t>#1</w:t>
            </w:r>
            <w:r w:rsidRPr="00640442">
              <w:t>: Option #2 is chosen;</w:t>
            </w:r>
            <w:r>
              <w:t xml:space="preserve"> from 2166 (Option #1: to put </w:t>
            </w:r>
            <w:proofErr w:type="spellStart"/>
            <w:r>
              <w:t>req</w:t>
            </w:r>
            <w:proofErr w:type="spellEnd"/>
            <w:r>
              <w:t xml:space="preserve"> into TS 22.104 (1 supporter); Option #2: to put them in TS 22.261 (13 supporters))</w:t>
            </w:r>
          </w:p>
          <w:p w:rsidR="00640CAE" w:rsidRDefault="00746DFC" w:rsidP="00640442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640442">
              <w:t>Agreement</w:t>
            </w:r>
            <w:r>
              <w:t xml:space="preserve">#2a: </w:t>
            </w:r>
            <w:r w:rsidR="00640CAE">
              <w:rPr>
                <w:rFonts w:eastAsia="Arial Unicode MS" w:cs="Arial"/>
                <w:i/>
                <w:szCs w:val="18"/>
              </w:rPr>
              <w:t>To use the term “non-public network” (not to use term “private network”</w:t>
            </w:r>
            <w:r>
              <w:rPr>
                <w:rFonts w:eastAsia="Arial Unicode MS" w:cs="Arial"/>
                <w:i/>
                <w:szCs w:val="18"/>
              </w:rPr>
              <w:t>, no “type-a network”, no “type-b network”</w:t>
            </w:r>
            <w:r w:rsidR="00640CAE">
              <w:rPr>
                <w:rFonts w:eastAsia="Arial Unicode MS" w:cs="Arial"/>
                <w:i/>
                <w:szCs w:val="18"/>
              </w:rPr>
              <w:t xml:space="preserve">); </w:t>
            </w:r>
          </w:p>
          <w:p w:rsidR="00640442" w:rsidRDefault="00746DFC" w:rsidP="00640442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640442">
              <w:t>Agreement</w:t>
            </w:r>
            <w:r>
              <w:t xml:space="preserve">#2b: </w:t>
            </w:r>
            <w:r w:rsidR="00640CAE">
              <w:rPr>
                <w:rFonts w:eastAsia="Arial Unicode MS" w:cs="Arial"/>
                <w:i/>
                <w:szCs w:val="18"/>
              </w:rPr>
              <w:t xml:space="preserve">the existing requirements related to “private network” </w:t>
            </w:r>
            <w:r w:rsidR="00B7431D">
              <w:rPr>
                <w:rFonts w:eastAsia="Arial Unicode MS" w:cs="Arial"/>
                <w:i/>
                <w:szCs w:val="18"/>
              </w:rPr>
              <w:t xml:space="preserve">(in TS 22.261) </w:t>
            </w:r>
            <w:r w:rsidR="00640CAE">
              <w:rPr>
                <w:rFonts w:eastAsia="Arial Unicode MS" w:cs="Arial"/>
                <w:i/>
                <w:szCs w:val="18"/>
              </w:rPr>
              <w:t>will be fixed next meeting</w:t>
            </w:r>
            <w:r>
              <w:rPr>
                <w:rFonts w:eastAsia="Arial Unicode MS" w:cs="Arial"/>
                <w:i/>
                <w:szCs w:val="18"/>
              </w:rPr>
              <w:t>;</w:t>
            </w:r>
          </w:p>
          <w:p w:rsidR="00004214" w:rsidRPr="00640442" w:rsidRDefault="00004214" w:rsidP="00640442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640442">
              <w:t>Agreement</w:t>
            </w:r>
            <w:r>
              <w:t xml:space="preserve">#3: </w:t>
            </w:r>
            <w:r>
              <w:rPr>
                <w:rFonts w:eastAsia="Arial Unicode MS" w:cs="Arial"/>
                <w:i/>
                <w:szCs w:val="18"/>
              </w:rPr>
              <w:t>2100: endorsed (agreed) – nothing to include (</w:t>
            </w:r>
            <w:r w:rsidR="00C665E1">
              <w:rPr>
                <w:rFonts w:eastAsia="SimSun"/>
                <w:lang w:eastAsia="ja-JP"/>
              </w:rPr>
              <w:t>Nsd.Eth.1-</w:t>
            </w:r>
            <w:r w:rsidR="00C665E1" w:rsidRPr="0061310C">
              <w:rPr>
                <w:rFonts w:eastAsia="SimSun"/>
                <w:lang w:eastAsia="ja-JP"/>
              </w:rPr>
              <w:t xml:space="preserve"> Nsd.Eth.4</w:t>
            </w:r>
            <w:r w:rsidR="00C665E1">
              <w:rPr>
                <w:rFonts w:eastAsia="SimSun"/>
                <w:lang w:eastAsia="ja-JP"/>
              </w:rPr>
              <w:t xml:space="preserve"> four (4) </w:t>
            </w:r>
            <w:r>
              <w:rPr>
                <w:rFonts w:eastAsia="Arial Unicode MS" w:cs="Arial"/>
                <w:i/>
                <w:szCs w:val="18"/>
              </w:rPr>
              <w:t>req.22.804) into 22.104;</w:t>
            </w:r>
            <w:r w:rsidR="00A87112">
              <w:rPr>
                <w:rFonts w:eastAsia="Arial Unicode MS" w:cs="Arial"/>
                <w:i/>
                <w:szCs w:val="18"/>
              </w:rPr>
              <w:t xml:space="preserve"> </w:t>
            </w:r>
            <w:r w:rsidR="003A6E23">
              <w:rPr>
                <w:rFonts w:eastAsia="Arial Unicode MS" w:cs="Arial"/>
                <w:i/>
                <w:szCs w:val="18"/>
              </w:rPr>
              <w:t xml:space="preserve">(Note) </w:t>
            </w:r>
            <w:r w:rsidR="00A87112">
              <w:rPr>
                <w:rFonts w:eastAsia="Arial Unicode MS" w:cs="Arial"/>
                <w:i/>
                <w:szCs w:val="18"/>
              </w:rPr>
              <w:t xml:space="preserve">S1-182480(rev of 2193) contains a PR proposal (not agreed yet) within the category of </w:t>
            </w:r>
            <w:proofErr w:type="spellStart"/>
            <w:r w:rsidR="00A87112">
              <w:rPr>
                <w:rFonts w:eastAsia="Arial Unicode MS" w:cs="Arial"/>
                <w:i/>
                <w:szCs w:val="18"/>
              </w:rPr>
              <w:t>Nsd.Eth</w:t>
            </w:r>
            <w:proofErr w:type="spellEnd"/>
            <w:r w:rsidR="00A87112">
              <w:rPr>
                <w:rFonts w:eastAsia="Arial Unicode MS" w:cs="Arial"/>
                <w:i/>
                <w:szCs w:val="18"/>
              </w:rPr>
              <w:t>;</w:t>
            </w:r>
          </w:p>
          <w:p w:rsidR="002F6B03" w:rsidRPr="005D041D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894FB0" w:rsidTr="00AD0898">
        <w:trPr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F6B03" w:rsidRPr="00894FB0" w:rsidRDefault="002F6B03" w:rsidP="00EE153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lastRenderedPageBreak/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default" r:id="rId79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EE6" w:rsidRDefault="009B2EE6" w:rsidP="002E015E">
      <w:pPr>
        <w:spacing w:after="0" w:line="240" w:lineRule="auto"/>
      </w:pPr>
      <w:r>
        <w:separator/>
      </w:r>
    </w:p>
  </w:endnote>
  <w:endnote w:type="continuationSeparator" w:id="0">
    <w:p w:rsidR="009B2EE6" w:rsidRDefault="009B2EE6" w:rsidP="002E015E">
      <w:pPr>
        <w:spacing w:after="0" w:line="240" w:lineRule="auto"/>
      </w:pPr>
      <w:r>
        <w:continuationSeparator/>
      </w:r>
    </w:p>
  </w:endnote>
  <w:endnote w:type="continuationNotice" w:id="1">
    <w:p w:rsidR="009B2EE6" w:rsidRDefault="009B2E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66208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3A6E23" w:rsidRPr="002F165F" w:rsidRDefault="003A6E23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2F165F">
          <w:rPr>
            <w:sz w:val="16"/>
            <w:szCs w:val="16"/>
          </w:rPr>
          <w:fldChar w:fldCharType="begin"/>
        </w:r>
        <w:r w:rsidRPr="002F165F">
          <w:rPr>
            <w:sz w:val="16"/>
            <w:szCs w:val="16"/>
          </w:rPr>
          <w:instrText xml:space="preserve"> PAGE   \* MERGEFORMAT </w:instrText>
        </w:r>
        <w:r w:rsidRPr="002F165F">
          <w:rPr>
            <w:sz w:val="16"/>
            <w:szCs w:val="16"/>
          </w:rPr>
          <w:fldChar w:fldCharType="separate"/>
        </w:r>
        <w:r w:rsidR="00D30FEB">
          <w:rPr>
            <w:noProof/>
            <w:sz w:val="16"/>
            <w:szCs w:val="16"/>
          </w:rPr>
          <w:t>4</w:t>
        </w:r>
        <w:r w:rsidRPr="002F165F">
          <w:rPr>
            <w:noProof/>
            <w:sz w:val="16"/>
            <w:szCs w:val="16"/>
          </w:rPr>
          <w:fldChar w:fldCharType="end"/>
        </w:r>
        <w:r w:rsidRPr="002F165F">
          <w:rPr>
            <w:sz w:val="16"/>
            <w:szCs w:val="16"/>
          </w:rPr>
          <w:t xml:space="preserve"> | </w:t>
        </w:r>
        <w:r w:rsidRPr="002F165F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3A6E23" w:rsidRDefault="003A6E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EE6" w:rsidRDefault="009B2EE6" w:rsidP="002E015E">
      <w:pPr>
        <w:spacing w:after="0" w:line="240" w:lineRule="auto"/>
      </w:pPr>
      <w:r>
        <w:separator/>
      </w:r>
    </w:p>
  </w:footnote>
  <w:footnote w:type="continuationSeparator" w:id="0">
    <w:p w:rsidR="009B2EE6" w:rsidRDefault="009B2EE6" w:rsidP="002E015E">
      <w:pPr>
        <w:spacing w:after="0" w:line="240" w:lineRule="auto"/>
      </w:pPr>
      <w:r>
        <w:continuationSeparator/>
      </w:r>
    </w:p>
  </w:footnote>
  <w:footnote w:type="continuationNotice" w:id="1">
    <w:p w:rsidR="009B2EE6" w:rsidRDefault="009B2EE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214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2750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E73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5B88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B26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347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04D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0843"/>
    <w:rsid w:val="002011D3"/>
    <w:rsid w:val="002012B2"/>
    <w:rsid w:val="0020137F"/>
    <w:rsid w:val="00201FD3"/>
    <w:rsid w:val="0020220E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BF"/>
    <w:rsid w:val="0025614D"/>
    <w:rsid w:val="0025732B"/>
    <w:rsid w:val="00257667"/>
    <w:rsid w:val="0026037A"/>
    <w:rsid w:val="002610F3"/>
    <w:rsid w:val="00261C9F"/>
    <w:rsid w:val="00261E88"/>
    <w:rsid w:val="00263165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885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198B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65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2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6DA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420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2BD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23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0B5A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4A4"/>
    <w:rsid w:val="00440C18"/>
    <w:rsid w:val="0044115B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5452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22A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2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4841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442"/>
    <w:rsid w:val="006408F9"/>
    <w:rsid w:val="00640CAE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0FA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332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6DFC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CF9"/>
    <w:rsid w:val="00753FE1"/>
    <w:rsid w:val="00754E2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681"/>
    <w:rsid w:val="00794F3C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4F72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24B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9B7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BC7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A25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932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09D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71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4E79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EE6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0C4D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C52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73D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69D8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112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98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49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31D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590A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505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3FA4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65E1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A7D7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716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0FEB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7773D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99E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1F1E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8EE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411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6D20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orpahj\Documents\Local%203GPP%20copy\SA1%20WPalmBeach%202018\Docs\S1-182166.zip" TargetMode="External"/><Relationship Id="rId18" Type="http://schemas.openxmlformats.org/officeDocument/2006/relationships/hyperlink" Target="file:///C:\Users\norpahj\Documents\Local%203GPP%20copy\SA1%20WPalmBeach%202018\Docs\S1-182274.zip" TargetMode="External"/><Relationship Id="rId26" Type="http://schemas.openxmlformats.org/officeDocument/2006/relationships/hyperlink" Target="file:///C:\Users\norpahj\Documents\Local%203GPP%20copy\SA1%20WPalmBeach%202018\Docs\S1-182272.zip" TargetMode="External"/><Relationship Id="rId39" Type="http://schemas.openxmlformats.org/officeDocument/2006/relationships/hyperlink" Target="file:///D:\LTE\SA1\TSGS1_83_WPalmBeach\Inbox\drafts\docs\S1-182486.zip" TargetMode="External"/><Relationship Id="rId21" Type="http://schemas.openxmlformats.org/officeDocument/2006/relationships/hyperlink" Target="file:///D:\LTE\SA1\TSGS1_83_WPalmBeach\Inbox\drafts\docs\S1-182443.zip" TargetMode="External"/><Relationship Id="rId34" Type="http://schemas.openxmlformats.org/officeDocument/2006/relationships/hyperlink" Target="file:///C:\Users\norpahj\Documents\Local%203GPP%20copy\SA1%20WPalmBeach%202018\Docs\S1-182248.zip" TargetMode="External"/><Relationship Id="rId42" Type="http://schemas.openxmlformats.org/officeDocument/2006/relationships/hyperlink" Target="file:///C:\Users\norpahj\Documents\Local%203GPP%20copy\SA1%20WPalmBeach%202018\Docs\S1-182226.zip" TargetMode="External"/><Relationship Id="rId47" Type="http://schemas.openxmlformats.org/officeDocument/2006/relationships/hyperlink" Target="file:///D:\LTE\SA1\TSGS1_83_WPalmBeach\Inbox\drafts\docs\S1-182480.zip" TargetMode="External"/><Relationship Id="rId50" Type="http://schemas.openxmlformats.org/officeDocument/2006/relationships/hyperlink" Target="file:///C:\Users\norpahj\Documents\Local%203GPP%20copy\SA1%20WPalmBeach%202018\Docs\S1-182239.zip" TargetMode="External"/><Relationship Id="rId55" Type="http://schemas.openxmlformats.org/officeDocument/2006/relationships/hyperlink" Target="file:///C:\Users\norpahj\Documents\Local%203GPP%20copy\SA1%20WPalmBeach%202018\Docs\S1-182397.zip" TargetMode="External"/><Relationship Id="rId63" Type="http://schemas.openxmlformats.org/officeDocument/2006/relationships/hyperlink" Target="file:///D:\LTE\SA1\TSGS1_83_WPalmBeach\Inbox\drafts\docs\S1-182478.zip" TargetMode="External"/><Relationship Id="rId68" Type="http://schemas.openxmlformats.org/officeDocument/2006/relationships/hyperlink" Target="file:///C:\Users\norpahj\Documents\Local%203GPP%20copy\SA1%20WPalmBeach%202018\Docs\S1-182296.zip" TargetMode="External"/><Relationship Id="rId76" Type="http://schemas.openxmlformats.org/officeDocument/2006/relationships/hyperlink" Target="file:///C:\Users\norpahj\Documents\Local%203GPP%20copy\SA1%20WPalmBeach%202018\Docs\S1-182309.zip" TargetMode="External"/><Relationship Id="rId7" Type="http://schemas.openxmlformats.org/officeDocument/2006/relationships/footnotes" Target="footnotes.xml"/><Relationship Id="rId71" Type="http://schemas.openxmlformats.org/officeDocument/2006/relationships/hyperlink" Target="file:///C:\Users\norpahj\Documents\Local%203GPP%20copy\SA1%20WPalmBeach%202018\Docs\S1-182210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LTE\SA1\TSGS1_83_WPalmBeach\Inbox\drafts\docs\S1-182442.zip" TargetMode="External"/><Relationship Id="rId29" Type="http://schemas.openxmlformats.org/officeDocument/2006/relationships/hyperlink" Target="file:///D:\LTE\SA1\TSGS1_83_WPalmBeach\Inbox\drafts\docs\S1-182445.zip" TargetMode="External"/><Relationship Id="rId11" Type="http://schemas.openxmlformats.org/officeDocument/2006/relationships/hyperlink" Target="file:///D:\LTE\SA1\TSGS1_83_WPalmBeach\Inbox\drafts\docs\S1-182441.zip" TargetMode="External"/><Relationship Id="rId24" Type="http://schemas.openxmlformats.org/officeDocument/2006/relationships/hyperlink" Target="file:///C:\Users\norpahj\Documents\Local%203GPP%20copy\SA1%20WPalmBeach%202018\Docs\S1-182399.zip" TargetMode="External"/><Relationship Id="rId32" Type="http://schemas.openxmlformats.org/officeDocument/2006/relationships/hyperlink" Target="file:///D:\LTE\SA1\TSGS1_83_WPalmBeach\Inbox\drafts\docs\S1-182483.zip" TargetMode="External"/><Relationship Id="rId37" Type="http://schemas.openxmlformats.org/officeDocument/2006/relationships/hyperlink" Target="file:///C:\Users\norpahj\Documents\Local%203GPP%20copy\SA1%20WPalmBeach%202018\Docs\S1-182233.zip" TargetMode="External"/><Relationship Id="rId40" Type="http://schemas.openxmlformats.org/officeDocument/2006/relationships/hyperlink" Target="file:///C:\Users\norpahj\Documents\Local%203GPP%20copy\SA1%20WPalmBeach%202018\Docs\S1-182196.zip" TargetMode="External"/><Relationship Id="rId45" Type="http://schemas.openxmlformats.org/officeDocument/2006/relationships/hyperlink" Target="file:///C:\Users\norpahj\Documents\Local%203GPP%20copy\SA1%20WPalmBeach%202018\Docs\S1-182228.zip" TargetMode="External"/><Relationship Id="rId53" Type="http://schemas.openxmlformats.org/officeDocument/2006/relationships/hyperlink" Target="file:///C:\Users\norpahj\Documents\Local%203GPP%20copy\SA1%20WPalmBeach%202018\Docs\S1-182209.zip" TargetMode="External"/><Relationship Id="rId58" Type="http://schemas.openxmlformats.org/officeDocument/2006/relationships/hyperlink" Target="file:///C:\Users\norpahj\Documents\Local%203GPP%20copy\SA1%20WPalmBeach%202018\Docs\S1-182101.zip" TargetMode="External"/><Relationship Id="rId66" Type="http://schemas.openxmlformats.org/officeDocument/2006/relationships/hyperlink" Target="file:///C:\Users\norpahj\Documents\Local%203GPP%20copy\SA1%20WPalmBeach%202018\Docs\S1-182403.zip" TargetMode="External"/><Relationship Id="rId74" Type="http://schemas.openxmlformats.org/officeDocument/2006/relationships/hyperlink" Target="file:///C:\Users\norpahj\Documents\Local%203GPP%20copy\SA1%20WPalmBeach%202018\Docs\S1-182307.zip" TargetMode="External"/><Relationship Id="rId79" Type="http://schemas.openxmlformats.org/officeDocument/2006/relationships/footer" Target="footer1.xml"/><Relationship Id="rId5" Type="http://schemas.openxmlformats.org/officeDocument/2006/relationships/settings" Target="settings.xml"/><Relationship Id="rId61" Type="http://schemas.openxmlformats.org/officeDocument/2006/relationships/hyperlink" Target="file:///C:\Users\norpahj\Documents\Local%203GPP%20copy\SA1%20WPalmBeach%202018\Docs\S1-182100.zip" TargetMode="External"/><Relationship Id="rId10" Type="http://schemas.openxmlformats.org/officeDocument/2006/relationships/hyperlink" Target="file:///C:\Users\norpahj\Documents\Local%203GPP%20copy\SA1%20WPalmBeach%202018\Docs\S1-182250.zip" TargetMode="External"/><Relationship Id="rId19" Type="http://schemas.openxmlformats.org/officeDocument/2006/relationships/hyperlink" Target="file:///C:\Users\norpahj\Documents\Local%203GPP%20copy\SA1%20WPalmBeach%202018\Docs\S1-182102.zip" TargetMode="External"/><Relationship Id="rId31" Type="http://schemas.openxmlformats.org/officeDocument/2006/relationships/hyperlink" Target="file:///C:\Users\norpahj\Documents\Local%203GPP%20copy\SA1%20WPalmBeach%202018\Docs\S1-182195.zip" TargetMode="External"/><Relationship Id="rId44" Type="http://schemas.openxmlformats.org/officeDocument/2006/relationships/hyperlink" Target="file:///D:\LTE\SA1\TSGS1_83_WPalmBeach\Inbox\drafts\docs\S1-182488.zip" TargetMode="External"/><Relationship Id="rId52" Type="http://schemas.openxmlformats.org/officeDocument/2006/relationships/hyperlink" Target="file:///D:\LTE\SA1\TSGS1_83_WPalmBeach\Inbox\drafts\docs\S1-182447.zip" TargetMode="External"/><Relationship Id="rId60" Type="http://schemas.openxmlformats.org/officeDocument/2006/relationships/hyperlink" Target="file:///C:\Users\norpahj\Documents\Local%203GPP%20copy\SA1%20WPalmBeach%202018\Docs\S1-182101.zip" TargetMode="External"/><Relationship Id="rId65" Type="http://schemas.openxmlformats.org/officeDocument/2006/relationships/hyperlink" Target="file:///C:\Users\norpahj\Documents\Local%203GPP%20copy\SA1%20WPalmBeach%202018\Docs\S1-182283.zip" TargetMode="External"/><Relationship Id="rId73" Type="http://schemas.openxmlformats.org/officeDocument/2006/relationships/hyperlink" Target="file:///C:\Users\norpahj\Documents\Local%203GPP%20copy\SA1%20WPalmBeach%202018\Docs\S1-182213.zip" TargetMode="External"/><Relationship Id="rId78" Type="http://schemas.openxmlformats.org/officeDocument/2006/relationships/hyperlink" Target="file:///C:\Users\norpahj\Documents\Local%203GPP%20copy\SA1%20WPalmBeach%202018\Docs\S1-181234.zip" TargetMode="External"/><Relationship Id="rId8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file:///C:\Users\norpahj\Documents\Local%203GPP%20copy\SA1%20WPalmBeach%202018\Docs\S1-182104.zip" TargetMode="External"/><Relationship Id="rId14" Type="http://schemas.openxmlformats.org/officeDocument/2006/relationships/hyperlink" Target="file:///C:\Users\norpahj\Documents\Local%203GPP%20copy\SA1%20WPalmBeach%202018\Docs\S1-182167.zip" TargetMode="External"/><Relationship Id="rId22" Type="http://schemas.openxmlformats.org/officeDocument/2006/relationships/hyperlink" Target="file:///C:\Users\norpahj\Documents\Local%203GPP%20copy\SA1%20WPalmBeach%202018\Docs\S1-182168.zip" TargetMode="External"/><Relationship Id="rId27" Type="http://schemas.openxmlformats.org/officeDocument/2006/relationships/hyperlink" Target="file:///D:\LTE\SA1\TSGS1_83_WPalmBeach\Inbox\drafts\docs\S1-182482.zip" TargetMode="External"/><Relationship Id="rId30" Type="http://schemas.openxmlformats.org/officeDocument/2006/relationships/hyperlink" Target="file:///D:\LTE\SA1\TSGS1_83_WPalmBeach\Inbox\drafts\docs\S1-182489.zip" TargetMode="External"/><Relationship Id="rId35" Type="http://schemas.openxmlformats.org/officeDocument/2006/relationships/hyperlink" Target="file:///C:\Users\norpahj\Documents\Local%203GPP%20copy\SA1%20WPalmBeach%202018\Docs\S1-182247.zip" TargetMode="External"/><Relationship Id="rId43" Type="http://schemas.openxmlformats.org/officeDocument/2006/relationships/hyperlink" Target="file:///C:\Users\norpahj\Documents\Local%203GPP%20copy\SA1%20WPalmBeach%202018\Docs\S1-182224.zip" TargetMode="External"/><Relationship Id="rId48" Type="http://schemas.openxmlformats.org/officeDocument/2006/relationships/hyperlink" Target="file:///C:\Users\norpahj\Documents\Local%203GPP%20copy\SA1%20WPalmBeach%202018\Docs\S1-182249.zip" TargetMode="External"/><Relationship Id="rId56" Type="http://schemas.openxmlformats.org/officeDocument/2006/relationships/hyperlink" Target="file:///C:\Users\norpahj\Documents\Local%203GPP%20copy\SA1%20WPalmBeach%202018\Docs\S1-182234.zip" TargetMode="External"/><Relationship Id="rId64" Type="http://schemas.openxmlformats.org/officeDocument/2006/relationships/hyperlink" Target="file:///C:\Users\norpahj\Documents\Local%203GPP%20copy\SA1%20WPalmBeach%202018\Docs\S1-182240.zip" TargetMode="External"/><Relationship Id="rId69" Type="http://schemas.openxmlformats.org/officeDocument/2006/relationships/hyperlink" Target="file:///C:\Users\norpahj\Documents\Local%203GPP%20copy\SA1%20WPalmBeach%202018\Docs\S1-182406.zip" TargetMode="External"/><Relationship Id="rId77" Type="http://schemas.openxmlformats.org/officeDocument/2006/relationships/hyperlink" Target="file:///C:\Users\norpahj\Documents\Local%203GPP%20copy\SA1%20WPalmBeach%202018\Docs\S1-181284.zip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C:\Users\norpahj\Documents\Local%203GPP%20copy\SA1%20WPalmBeach%202018\Docs\S1-182244.zip" TargetMode="External"/><Relationship Id="rId72" Type="http://schemas.openxmlformats.org/officeDocument/2006/relationships/hyperlink" Target="file:///D:\LTE\SA1\TSGS1_83_WPalmBeach\Inbox\drafts\docs\S1-182479.zip" TargetMode="External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file:///C:\Users\norpahj\Documents\Local%203GPP%20copy\SA1%20WPalmBeach%202018\Docs\S1-182290.zip" TargetMode="External"/><Relationship Id="rId17" Type="http://schemas.openxmlformats.org/officeDocument/2006/relationships/hyperlink" Target="file:///C:\Users\norpahj\Documents\Local%203GPP%20copy\SA1%20WPalmBeach%202018\Docs\S1-182270.zip" TargetMode="External"/><Relationship Id="rId25" Type="http://schemas.openxmlformats.org/officeDocument/2006/relationships/hyperlink" Target="file:///D:\LTE\SA1\TSGS1_83_WPalmBeach\Inbox\drafts\docs\S1-182444.zip" TargetMode="External"/><Relationship Id="rId33" Type="http://schemas.openxmlformats.org/officeDocument/2006/relationships/hyperlink" Target="file:///C:\Users\norpahj\Documents\Local%203GPP%20copy\SA1%20WPalmBeach%202018\Docs\S1-182220.zip" TargetMode="External"/><Relationship Id="rId38" Type="http://schemas.openxmlformats.org/officeDocument/2006/relationships/hyperlink" Target="file:///C:\Users\norpahj\Documents\Local%203GPP%20copy\SA1%20WPalmBeach%202018\Docs\S1-182230.zip" TargetMode="External"/><Relationship Id="rId46" Type="http://schemas.openxmlformats.org/officeDocument/2006/relationships/hyperlink" Target="file:///C:\Users\norpahj\Documents\Local%203GPP%20copy\SA1%20WPalmBeach%202018\Docs\S1-182193.zip" TargetMode="External"/><Relationship Id="rId59" Type="http://schemas.openxmlformats.org/officeDocument/2006/relationships/hyperlink" Target="file:///D:\LTE\SA1\TSGS1_83_WPalmBeach\Inbox\drafts\docs\S1-182477.zip" TargetMode="External"/><Relationship Id="rId67" Type="http://schemas.openxmlformats.org/officeDocument/2006/relationships/hyperlink" Target="file:///C:\Users\norpahj\Documents\Local%203GPP%20copy\SA1%20WPalmBeach%202018\Docs\S1-182285.zip" TargetMode="External"/><Relationship Id="rId20" Type="http://schemas.openxmlformats.org/officeDocument/2006/relationships/hyperlink" Target="file:///C:\Users\norpahj\Documents\Local%203GPP%20copy\SA1%20WPalmBeach%202018\Docs\S1-182288.zip" TargetMode="External"/><Relationship Id="rId41" Type="http://schemas.openxmlformats.org/officeDocument/2006/relationships/hyperlink" Target="file:///D:\LTE\SA1\TSGS1_83_WPalmBeach\Inbox\drafts\docs\S1-182487.zip" TargetMode="External"/><Relationship Id="rId54" Type="http://schemas.openxmlformats.org/officeDocument/2006/relationships/hyperlink" Target="file:///D:\LTE\SA1\TSGS1_83_WPalmBeach\Inbox\drafts\docs\S1-182448.zip" TargetMode="External"/><Relationship Id="rId62" Type="http://schemas.openxmlformats.org/officeDocument/2006/relationships/hyperlink" Target="file:///C:\Users\norpahj\Documents\Local%203GPP%20copy\SA1%20WPalmBeach%202018\Docs\S1-182103.zip" TargetMode="External"/><Relationship Id="rId70" Type="http://schemas.openxmlformats.org/officeDocument/2006/relationships/hyperlink" Target="file:///D:\LTE\SA1\TSGS1_83_WPalmBeach\Inbox\drafts\docs\S1-182479.zip" TargetMode="External"/><Relationship Id="rId75" Type="http://schemas.openxmlformats.org/officeDocument/2006/relationships/hyperlink" Target="file:///C:\Users\norpahj\Documents\Local%203GPP%20copy\SA1%20WPalmBeach%202018\Docs\S1-182308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file:///C:\Users\norpahj\Documents\Local%203GPP%20copy\SA1%20WPalmBeach%202018\Docs\S1-182251.zip" TargetMode="External"/><Relationship Id="rId23" Type="http://schemas.openxmlformats.org/officeDocument/2006/relationships/hyperlink" Target="file:///C:\Users\norpahj\Documents\Local%203GPP%20copy\SA1%20WPalmBeach%202018\Docs\S1-182169.zip" TargetMode="External"/><Relationship Id="rId28" Type="http://schemas.openxmlformats.org/officeDocument/2006/relationships/hyperlink" Target="file:///C:\Users\norpahj\Documents\Local%203GPP%20copy\SA1%20WPalmBeach%202018\Docs\S1-182275.zip" TargetMode="External"/><Relationship Id="rId36" Type="http://schemas.openxmlformats.org/officeDocument/2006/relationships/hyperlink" Target="file:///D:\LTE\SA1\TSGS1_83_WPalmBeach\Inbox\drafts\docs\S1-182484.zip" TargetMode="External"/><Relationship Id="rId49" Type="http://schemas.openxmlformats.org/officeDocument/2006/relationships/hyperlink" Target="file:///D:\LTE\SA1\TSGS1_83_WPalmBeach\Inbox\drafts\docs\S1-182481.zip" TargetMode="External"/><Relationship Id="rId57" Type="http://schemas.openxmlformats.org/officeDocument/2006/relationships/hyperlink" Target="file:///D:\LTE\SA1\TSGS1_83_WPalmBeach\Inbox\drafts\docs\S1-18244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1C88E-B1DD-462A-81F3-89635596F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5</TotalTime>
  <Pages>8</Pages>
  <Words>3215</Words>
  <Characters>18329</Characters>
  <Application>Microsoft Office Word</Application>
  <DocSecurity>0</DocSecurity>
  <Lines>152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21501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3</cp:revision>
  <dcterms:created xsi:type="dcterms:W3CDTF">2018-08-23T12:26:00Z</dcterms:created>
  <dcterms:modified xsi:type="dcterms:W3CDTF">2018-08-23T13:02:00Z</dcterms:modified>
</cp:coreProperties>
</file>